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F4D1E" w14:textId="2BFD88E5" w:rsidR="00796C85" w:rsidRPr="00796C85" w:rsidRDefault="00796C85" w:rsidP="00796C85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96C85">
        <w:rPr>
          <w:rFonts w:ascii="Arial" w:hAnsi="Arial" w:cs="Arial"/>
          <w:b/>
          <w:sz w:val="24"/>
          <w:lang w:val="en-US"/>
        </w:rPr>
        <w:t>3GPP TSG RAN WG1 Me</w:t>
      </w:r>
      <w:bookmarkStart w:id="0" w:name="_GoBack"/>
      <w:bookmarkEnd w:id="0"/>
      <w:r w:rsidRPr="00796C85">
        <w:rPr>
          <w:rFonts w:ascii="Arial" w:hAnsi="Arial" w:cs="Arial"/>
          <w:b/>
          <w:sz w:val="24"/>
          <w:lang w:val="en-US"/>
        </w:rPr>
        <w:t>eting #9</w:t>
      </w:r>
      <w:r w:rsidR="00C34F63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34F63">
        <w:rPr>
          <w:rFonts w:ascii="Arial" w:hAnsi="Arial" w:cs="Arial"/>
          <w:b/>
          <w:sz w:val="24"/>
          <w:lang w:val="en-US"/>
        </w:rPr>
        <w:t xml:space="preserve">     </w:t>
      </w:r>
      <w:r w:rsidR="00D2385B">
        <w:rPr>
          <w:rFonts w:ascii="Arial" w:hAnsi="Arial" w:cs="Arial"/>
          <w:b/>
          <w:sz w:val="24"/>
          <w:lang w:val="en-US"/>
        </w:rPr>
        <w:t xml:space="preserve">   </w:t>
      </w:r>
      <w:r w:rsidRPr="004B7DC5">
        <w:rPr>
          <w:rFonts w:ascii="Arial" w:hAnsi="Arial" w:cs="Arial"/>
          <w:b/>
          <w:sz w:val="24"/>
          <w:lang w:val="en-US"/>
        </w:rPr>
        <w:t>R1-</w:t>
      </w:r>
      <w:r w:rsidR="00D2385B" w:rsidRPr="00D2385B">
        <w:t xml:space="preserve"> </w:t>
      </w:r>
      <w:r w:rsidR="00D2385B" w:rsidRPr="00D2385B">
        <w:rPr>
          <w:rFonts w:ascii="Arial" w:hAnsi="Arial" w:cs="Arial"/>
          <w:b/>
          <w:sz w:val="24"/>
          <w:lang w:val="en-US"/>
        </w:rPr>
        <w:t>1907714</w:t>
      </w:r>
    </w:p>
    <w:p w14:paraId="39E798A2" w14:textId="60FEB591" w:rsidR="00796C85" w:rsidRPr="006B47D2" w:rsidRDefault="00C34F63" w:rsidP="002571A2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Reno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USA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13</w:t>
      </w:r>
      <w:r w:rsidRPr="00C34F63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-17</w:t>
      </w:r>
      <w:r w:rsidRPr="00C34F63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</w:t>
      </w:r>
      <w:r w:rsidR="006B47D2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May</w:t>
      </w:r>
      <w:r w:rsidR="006B47D2" w:rsidRPr="006B47D2">
        <w:rPr>
          <w:rFonts w:ascii="Arial" w:hAnsi="Arial" w:cs="Arial"/>
          <w:b/>
          <w:sz w:val="24"/>
          <w:lang w:val="en-US"/>
        </w:rPr>
        <w:t xml:space="preserve"> 2019</w:t>
      </w:r>
    </w:p>
    <w:p w14:paraId="04D74464" w14:textId="77777777" w:rsidR="007F656C" w:rsidRPr="00264AC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1675305" w14:textId="3D093C6C" w:rsidR="00514DCF" w:rsidRPr="00264AC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Source:</w:t>
      </w:r>
      <w:r w:rsidRPr="00264AC9">
        <w:rPr>
          <w:rFonts w:ascii="Arial" w:hAnsi="Arial" w:cs="Arial"/>
          <w:b/>
          <w:sz w:val="24"/>
          <w:lang w:val="en-US"/>
        </w:rPr>
        <w:tab/>
      </w:r>
      <w:proofErr w:type="spellStart"/>
      <w:r w:rsidR="006B47D2">
        <w:rPr>
          <w:rFonts w:ascii="Arial" w:hAnsi="Arial" w:cs="Arial"/>
          <w:b/>
          <w:sz w:val="24"/>
          <w:lang w:val="en-US"/>
        </w:rPr>
        <w:t>InterDigital</w:t>
      </w:r>
      <w:proofErr w:type="spellEnd"/>
      <w:r w:rsidR="006B47D2">
        <w:rPr>
          <w:rFonts w:ascii="Arial" w:hAnsi="Arial" w:cs="Arial"/>
          <w:b/>
          <w:sz w:val="24"/>
          <w:lang w:val="en-US"/>
        </w:rPr>
        <w:t>, Inc.</w:t>
      </w:r>
    </w:p>
    <w:p w14:paraId="03E8C47B" w14:textId="24AEE37B" w:rsidR="00A02FB8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Title:</w:t>
      </w:r>
      <w:r w:rsidR="00FB289B" w:rsidRPr="00264AC9">
        <w:rPr>
          <w:rFonts w:ascii="Arial" w:hAnsi="Arial" w:cs="Arial"/>
          <w:b/>
          <w:sz w:val="24"/>
          <w:lang w:val="en-US"/>
        </w:rPr>
        <w:tab/>
      </w:r>
      <w:r w:rsidR="00BA5CFE">
        <w:rPr>
          <w:rFonts w:ascii="Arial" w:hAnsi="Arial" w:cs="Arial"/>
          <w:b/>
          <w:sz w:val="24"/>
          <w:lang w:val="en-US"/>
        </w:rPr>
        <w:t xml:space="preserve">Feature Lead </w:t>
      </w:r>
      <w:r w:rsidR="00A02FB8" w:rsidRPr="00264AC9">
        <w:rPr>
          <w:rFonts w:ascii="Arial" w:hAnsi="Arial" w:cs="Arial"/>
          <w:b/>
          <w:sz w:val="24"/>
          <w:lang w:val="en-US"/>
        </w:rPr>
        <w:t>Summary</w:t>
      </w:r>
      <w:r w:rsidR="00A9517C">
        <w:rPr>
          <w:rFonts w:ascii="Arial" w:hAnsi="Arial" w:cs="Arial"/>
          <w:b/>
          <w:sz w:val="24"/>
          <w:lang w:val="en-US"/>
        </w:rPr>
        <w:t xml:space="preserve"> #</w:t>
      </w:r>
      <w:r w:rsidR="00C34F63">
        <w:rPr>
          <w:rFonts w:ascii="Arial" w:hAnsi="Arial" w:cs="Arial"/>
          <w:b/>
          <w:sz w:val="24"/>
          <w:lang w:val="en-US"/>
        </w:rPr>
        <w:t>1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for NR-V2X AI - 7.2.4.</w:t>
      </w:r>
      <w:r w:rsidR="006B47D2">
        <w:rPr>
          <w:rFonts w:ascii="Arial" w:hAnsi="Arial" w:cs="Arial"/>
          <w:b/>
          <w:sz w:val="24"/>
          <w:lang w:val="en-US"/>
        </w:rPr>
        <w:t>8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</w:t>
      </w:r>
      <w:r w:rsidR="008C54FD">
        <w:rPr>
          <w:rFonts w:ascii="Arial" w:hAnsi="Arial" w:cs="Arial"/>
          <w:b/>
          <w:sz w:val="24"/>
          <w:lang w:val="en-US"/>
        </w:rPr>
        <w:t>Others</w:t>
      </w:r>
    </w:p>
    <w:p w14:paraId="13C6581C" w14:textId="49EF99E5" w:rsidR="00103994" w:rsidRPr="00264AC9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Agenda item: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561D34" w:rsidRPr="00660D00">
        <w:rPr>
          <w:rFonts w:ascii="Arial" w:hAnsi="Arial" w:cs="Arial"/>
          <w:b/>
          <w:sz w:val="24"/>
          <w:lang w:val="en-US"/>
        </w:rPr>
        <w:t>7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2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4.</w:t>
      </w:r>
      <w:r w:rsidR="006B47D2">
        <w:rPr>
          <w:rFonts w:ascii="Arial" w:hAnsi="Arial" w:cs="Arial"/>
          <w:b/>
          <w:sz w:val="24"/>
          <w:lang w:val="en-US"/>
        </w:rPr>
        <w:t>8</w:t>
      </w:r>
    </w:p>
    <w:p w14:paraId="3B2EF134" w14:textId="77777777" w:rsidR="008762F7" w:rsidRPr="00264AC9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264AC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2E8393A" w14:textId="77777777" w:rsidR="00702009" w:rsidRPr="00264AC9" w:rsidRDefault="00E71EC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264AC9">
        <w:rPr>
          <w:lang w:val="en-US"/>
        </w:rPr>
        <w:t>Introduction</w:t>
      </w:r>
    </w:p>
    <w:p w14:paraId="001A7CBC" w14:textId="41FD7D99" w:rsidR="00F217FC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t>This is a summary documents for AI 7.2.4.8 Others. The summary includes following topics:</w:t>
      </w:r>
    </w:p>
    <w:p w14:paraId="34C83EBC" w14:textId="5D6B3D36" w:rsidR="00615644" w:rsidRDefault="00615644" w:rsidP="004B0D4E">
      <w:pPr>
        <w:pStyle w:val="ListParagraph"/>
        <w:widowControl w:val="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Cs/>
        </w:rPr>
      </w:pPr>
      <w:r w:rsidRPr="00615644">
        <w:rPr>
          <w:rFonts w:ascii="Times New Roman" w:hAnsi="Times New Roman"/>
          <w:iCs/>
        </w:rPr>
        <w:t>Sidelink RLM/RLF in NR V2X for unicast</w:t>
      </w:r>
    </w:p>
    <w:p w14:paraId="76181B0D" w14:textId="3321B913" w:rsidR="00615644" w:rsidRPr="00615644" w:rsidRDefault="00615644" w:rsidP="004B0D4E">
      <w:pPr>
        <w:pStyle w:val="ListParagraph"/>
        <w:widowControl w:val="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Simulation </w:t>
      </w:r>
      <w:r w:rsidR="00C32190">
        <w:rPr>
          <w:rFonts w:ascii="Times New Roman" w:hAnsi="Times New Roman"/>
          <w:iCs/>
        </w:rPr>
        <w:t>assumption</w:t>
      </w:r>
      <w:r>
        <w:rPr>
          <w:rFonts w:ascii="Times New Roman" w:hAnsi="Times New Roman"/>
          <w:iCs/>
        </w:rPr>
        <w:t xml:space="preserve"> update</w:t>
      </w:r>
    </w:p>
    <w:p w14:paraId="7752AE2E" w14:textId="22783039" w:rsidR="00615644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iCs/>
        </w:rPr>
      </w:pPr>
      <w:r>
        <w:rPr>
          <w:iCs/>
          <w:sz w:val="22"/>
          <w:lang w:val="en-US"/>
        </w:rPr>
        <w:t>Contributions not related to abovementioned topics are not summarized in this document.</w:t>
      </w:r>
    </w:p>
    <w:p w14:paraId="35481548" w14:textId="3782AF40" w:rsidR="00FE5DB0" w:rsidRDefault="00F217FC" w:rsidP="00612A12">
      <w:pPr>
        <w:pStyle w:val="3GPPH1"/>
        <w:rPr>
          <w:lang w:val="en-US"/>
        </w:rPr>
      </w:pPr>
      <w:r>
        <w:rPr>
          <w:lang w:val="en-US"/>
        </w:rPr>
        <w:t>Sidelink RLM/RLF</w:t>
      </w:r>
    </w:p>
    <w:p w14:paraId="41782164" w14:textId="0ECA6446" w:rsidR="00D70CE3" w:rsidRPr="00C34F63" w:rsidRDefault="007849E3" w:rsidP="00EA6336">
      <w:pPr>
        <w:pStyle w:val="3GPPText"/>
        <w:rPr>
          <w:szCs w:val="22"/>
        </w:rPr>
      </w:pPr>
      <w:r w:rsidRPr="00C34F63">
        <w:rPr>
          <w:szCs w:val="22"/>
        </w:rPr>
        <w:t>In</w:t>
      </w:r>
      <w:r w:rsidR="00615644" w:rsidRPr="00C34F63">
        <w:rPr>
          <w:szCs w:val="22"/>
        </w:rPr>
        <w:t xml:space="preserve"> this section, </w:t>
      </w:r>
      <w:r w:rsidRPr="00C34F63">
        <w:rPr>
          <w:szCs w:val="22"/>
        </w:rPr>
        <w:t xml:space="preserve">we provide summary of </w:t>
      </w:r>
      <w:r w:rsidR="00211257" w:rsidRPr="00C34F63">
        <w:rPr>
          <w:szCs w:val="22"/>
        </w:rPr>
        <w:t>contributions</w:t>
      </w:r>
      <w:r w:rsidRPr="00C34F63">
        <w:rPr>
          <w:szCs w:val="22"/>
        </w:rPr>
        <w:t xml:space="preserve"> </w:t>
      </w:r>
      <w:r w:rsidR="00D70CE3" w:rsidRPr="00C34F63">
        <w:rPr>
          <w:szCs w:val="22"/>
        </w:rPr>
        <w:t xml:space="preserve">related sidelink RLM/RLF </w:t>
      </w:r>
      <w:r w:rsidRPr="00C34F63">
        <w:rPr>
          <w:szCs w:val="22"/>
        </w:rPr>
        <w:t xml:space="preserve">which </w:t>
      </w:r>
      <w:r w:rsidR="00D70CE3" w:rsidRPr="00C34F63">
        <w:rPr>
          <w:szCs w:val="22"/>
        </w:rPr>
        <w:t>is</w:t>
      </w:r>
      <w:r w:rsidRPr="00C34F63">
        <w:rPr>
          <w:szCs w:val="22"/>
        </w:rPr>
        <w:t xml:space="preserve"> RAN2 led aspect</w:t>
      </w:r>
      <w:r w:rsidR="00D70CE3" w:rsidRPr="00C34F63">
        <w:rPr>
          <w:szCs w:val="22"/>
        </w:rPr>
        <w:t xml:space="preserve"> (RAN1 as secondary)</w:t>
      </w:r>
      <w:r w:rsidRPr="00C34F63">
        <w:rPr>
          <w:szCs w:val="22"/>
        </w:rPr>
        <w:t xml:space="preserve">. </w:t>
      </w:r>
    </w:p>
    <w:p w14:paraId="68EEF210" w14:textId="77777777" w:rsidR="00C34F63" w:rsidRPr="00C34F63" w:rsidRDefault="00C34F63" w:rsidP="00C34F63">
      <w:pPr>
        <w:rPr>
          <w:b/>
          <w:sz w:val="22"/>
          <w:szCs w:val="22"/>
        </w:rPr>
      </w:pPr>
      <w:r w:rsidRPr="00C34F63">
        <w:rPr>
          <w:b/>
          <w:sz w:val="22"/>
          <w:szCs w:val="22"/>
        </w:rPr>
        <w:t>Issue #1: stand-alone RS for SL RLM/RLF</w:t>
      </w:r>
    </w:p>
    <w:p w14:paraId="31C93557" w14:textId="77777777" w:rsidR="00C34F63" w:rsidRPr="00C34F63" w:rsidRDefault="00C34F63" w:rsidP="00C34F63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Background:</w:t>
      </w:r>
    </w:p>
    <w:p w14:paraId="0F10292B" w14:textId="77777777" w:rsidR="00C34F63" w:rsidRPr="00C34F63" w:rsidRDefault="00C34F63" w:rsidP="00C34F63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In RAN1 #96, It has been agreed that no stand-alone RS dedicated to CSI is introduced in Rel-16</w:t>
      </w:r>
    </w:p>
    <w:p w14:paraId="7A0812EF" w14:textId="77777777" w:rsidR="00C34F63" w:rsidRPr="00C34F63" w:rsidRDefault="00C34F63" w:rsidP="00C34F63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In RAN1 #96bis, the following has been agreed</w:t>
      </w:r>
    </w:p>
    <w:p w14:paraId="22CB637F" w14:textId="77777777" w:rsidR="00C34F63" w:rsidRPr="00C34F63" w:rsidRDefault="00C34F63" w:rsidP="00C34F63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No new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reference signal is introduced for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RLM/RLF</w:t>
      </w:r>
    </w:p>
    <w:p w14:paraId="6FB4BE99" w14:textId="77777777" w:rsidR="00C34F63" w:rsidRPr="00C34F63" w:rsidRDefault="00C34F63" w:rsidP="00C34F63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CSI-RS for CQI/RI is supported and confined within PSSCH</w:t>
      </w:r>
    </w:p>
    <w:p w14:paraId="0400EE05" w14:textId="77777777" w:rsidR="00C34F63" w:rsidRPr="00C34F63" w:rsidRDefault="00C34F63" w:rsidP="00C34F63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No clear agreement yet whether stand-alone RS is supported for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RLM/RLF</w:t>
      </w:r>
    </w:p>
    <w:p w14:paraId="6CC217C8" w14:textId="14A09CF0" w:rsidR="00E34751" w:rsidRPr="00E34751" w:rsidRDefault="00C34F63" w:rsidP="00E3475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 stand-alone RS</w:t>
      </w:r>
      <w:r w:rsidR="00E34751">
        <w:rPr>
          <w:sz w:val="22"/>
          <w:szCs w:val="22"/>
        </w:rPr>
        <w:t xml:space="preserve"> supported for SL RLM/RLF:</w:t>
      </w:r>
      <w:r w:rsidRPr="00C34F63">
        <w:rPr>
          <w:sz w:val="22"/>
          <w:szCs w:val="22"/>
        </w:rPr>
        <w:t xml:space="preserve"> [Vivo], 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], [ZTE], [Samsung], [FirstNet], [Ericsson], [</w:t>
      </w:r>
      <w:r w:rsidRPr="00C34F63">
        <w:rPr>
          <w:sz w:val="22"/>
          <w:szCs w:val="22"/>
          <w:lang w:val="en-US" w:eastAsia="ko-KR"/>
        </w:rPr>
        <w:t>Huawei]</w:t>
      </w:r>
    </w:p>
    <w:p w14:paraId="535E40DA" w14:textId="66808D85" w:rsidR="00C34F63" w:rsidRPr="00C34F63" w:rsidRDefault="00C34F63" w:rsidP="00C34F63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Increased implementation complexity due to resource allocation [Vivo]</w:t>
      </w:r>
    </w:p>
    <w:p w14:paraId="61EABAB1" w14:textId="77777777" w:rsidR="00C34F63" w:rsidRPr="00C34F63" w:rsidRDefault="00C34F63" w:rsidP="00C34F63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Throughput loss due to half-duplex issues [Vivo]</w:t>
      </w:r>
    </w:p>
    <w:p w14:paraId="05090DCB" w14:textId="77777777" w:rsidR="00C34F63" w:rsidRPr="00C34F63" w:rsidRDefault="00C34F63" w:rsidP="00C34F63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Overhead due to system-wide standalone RS [Vivo]</w:t>
      </w:r>
    </w:p>
    <w:p w14:paraId="4762D107" w14:textId="77777777" w:rsidR="00C34F63" w:rsidRPr="00C34F63" w:rsidRDefault="00C34F63" w:rsidP="00C34F63">
      <w:pPr>
        <w:rPr>
          <w:sz w:val="22"/>
          <w:szCs w:val="22"/>
        </w:rPr>
      </w:pPr>
    </w:p>
    <w:p w14:paraId="34F9E0CC" w14:textId="77777777" w:rsidR="00C34F63" w:rsidRPr="00E025BC" w:rsidRDefault="00C34F63" w:rsidP="00C34F63">
      <w:pPr>
        <w:rPr>
          <w:b/>
          <w:color w:val="0070C0"/>
          <w:sz w:val="22"/>
          <w:szCs w:val="22"/>
          <w:u w:val="single"/>
        </w:rPr>
      </w:pPr>
      <w:r w:rsidRPr="00E025BC">
        <w:rPr>
          <w:b/>
          <w:color w:val="0070C0"/>
          <w:sz w:val="22"/>
          <w:szCs w:val="22"/>
          <w:u w:val="single"/>
        </w:rPr>
        <w:t>Proposal for agreement:</w:t>
      </w:r>
    </w:p>
    <w:p w14:paraId="7131B11F" w14:textId="77777777" w:rsidR="00C34F63" w:rsidRPr="00C34F63" w:rsidRDefault="00C34F63" w:rsidP="00C34F63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 standalone RS dedicated to SL RLM/RLF in Rel-16</w:t>
      </w:r>
    </w:p>
    <w:p w14:paraId="1A64E940" w14:textId="756CF966" w:rsidR="00C34F63" w:rsidRDefault="00C34F63" w:rsidP="00C34F63">
      <w:pPr>
        <w:rPr>
          <w:sz w:val="22"/>
          <w:szCs w:val="22"/>
        </w:rPr>
      </w:pPr>
    </w:p>
    <w:p w14:paraId="1494DBEE" w14:textId="447E3001" w:rsidR="000C234D" w:rsidRPr="00C34F63" w:rsidRDefault="000C234D" w:rsidP="000C234D">
      <w:pPr>
        <w:rPr>
          <w:b/>
          <w:sz w:val="22"/>
          <w:szCs w:val="22"/>
        </w:rPr>
      </w:pPr>
      <w:r w:rsidRPr="00C34F63">
        <w:rPr>
          <w:b/>
          <w:sz w:val="22"/>
          <w:szCs w:val="22"/>
        </w:rPr>
        <w:t>Issue #</w:t>
      </w:r>
      <w:r>
        <w:rPr>
          <w:b/>
          <w:sz w:val="22"/>
          <w:szCs w:val="22"/>
        </w:rPr>
        <w:t>2</w:t>
      </w:r>
      <w:r w:rsidRPr="00C34F63">
        <w:rPr>
          <w:b/>
          <w:sz w:val="22"/>
          <w:szCs w:val="22"/>
        </w:rPr>
        <w:t xml:space="preserve">: both Tx UE and Rx UE in </w:t>
      </w:r>
      <w:r>
        <w:rPr>
          <w:b/>
          <w:sz w:val="22"/>
          <w:szCs w:val="22"/>
        </w:rPr>
        <w:t xml:space="preserve">a </w:t>
      </w:r>
      <w:r w:rsidRPr="00C34F63">
        <w:rPr>
          <w:b/>
          <w:sz w:val="22"/>
          <w:szCs w:val="22"/>
        </w:rPr>
        <w:t xml:space="preserve">unicast link perform </w:t>
      </w:r>
      <w:proofErr w:type="spellStart"/>
      <w:r w:rsidRPr="00C34F63">
        <w:rPr>
          <w:b/>
          <w:sz w:val="22"/>
          <w:szCs w:val="22"/>
        </w:rPr>
        <w:t>sidelink</w:t>
      </w:r>
      <w:proofErr w:type="spellEnd"/>
      <w:r w:rsidRPr="00C34F63">
        <w:rPr>
          <w:b/>
          <w:sz w:val="22"/>
          <w:szCs w:val="22"/>
        </w:rPr>
        <w:t xml:space="preserve"> RLF declaration</w:t>
      </w:r>
    </w:p>
    <w:p w14:paraId="2DC5FE9F" w14:textId="77777777" w:rsidR="000C234D" w:rsidRPr="00C34F63" w:rsidRDefault="000C234D" w:rsidP="000C234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[MTK], [LG], [Samsung], [FirstNet], [IDC]</w:t>
      </w:r>
    </w:p>
    <w:p w14:paraId="1FC5E657" w14:textId="77777777" w:rsidR="000C234D" w:rsidRPr="00C34F63" w:rsidRDefault="000C234D" w:rsidP="000C234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To avoid unnecessary congestion when Rx UE has no link coverage</w:t>
      </w:r>
    </w:p>
    <w:p w14:paraId="06226383" w14:textId="77777777" w:rsidR="000C234D" w:rsidRPr="00C34F63" w:rsidRDefault="000C234D" w:rsidP="000C234D">
      <w:pPr>
        <w:rPr>
          <w:sz w:val="22"/>
          <w:szCs w:val="22"/>
        </w:rPr>
      </w:pPr>
    </w:p>
    <w:p w14:paraId="70504C23" w14:textId="77777777" w:rsidR="000C234D" w:rsidRPr="00E025BC" w:rsidRDefault="000C234D" w:rsidP="000C234D">
      <w:pPr>
        <w:rPr>
          <w:b/>
          <w:color w:val="0070C0"/>
          <w:sz w:val="22"/>
          <w:szCs w:val="22"/>
          <w:u w:val="single"/>
        </w:rPr>
      </w:pPr>
      <w:r w:rsidRPr="00E025BC">
        <w:rPr>
          <w:b/>
          <w:color w:val="0070C0"/>
          <w:sz w:val="22"/>
          <w:szCs w:val="22"/>
          <w:u w:val="single"/>
        </w:rPr>
        <w:t>Proposal for agreement:</w:t>
      </w:r>
    </w:p>
    <w:p w14:paraId="5385D9B8" w14:textId="77777777" w:rsidR="000C234D" w:rsidRPr="00C34F63" w:rsidRDefault="000C234D" w:rsidP="000C234D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Both Tx UE and Rx UE in</w:t>
      </w:r>
      <w:r>
        <w:rPr>
          <w:sz w:val="22"/>
          <w:szCs w:val="22"/>
        </w:rPr>
        <w:t xml:space="preserve"> a</w:t>
      </w:r>
      <w:r w:rsidRPr="00C34F63">
        <w:rPr>
          <w:sz w:val="22"/>
          <w:szCs w:val="22"/>
        </w:rPr>
        <w:t xml:space="preserve"> unicast link perform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RLF declaration</w:t>
      </w:r>
    </w:p>
    <w:p w14:paraId="3C7F29A2" w14:textId="7402DD6D" w:rsidR="000C234D" w:rsidRDefault="000C234D" w:rsidP="00C34F63">
      <w:pPr>
        <w:rPr>
          <w:sz w:val="22"/>
          <w:szCs w:val="22"/>
        </w:rPr>
      </w:pPr>
    </w:p>
    <w:p w14:paraId="2CF599A2" w14:textId="77777777" w:rsidR="000C234D" w:rsidRPr="00C34F63" w:rsidRDefault="000C234D" w:rsidP="00C34F63">
      <w:pPr>
        <w:rPr>
          <w:sz w:val="22"/>
          <w:szCs w:val="22"/>
        </w:rPr>
      </w:pPr>
    </w:p>
    <w:p w14:paraId="2C5500D0" w14:textId="1FCF6FDB" w:rsidR="00C34F63" w:rsidRPr="00C34F63" w:rsidRDefault="00C34F63" w:rsidP="00C34F63">
      <w:pPr>
        <w:rPr>
          <w:b/>
          <w:sz w:val="22"/>
          <w:szCs w:val="22"/>
        </w:rPr>
      </w:pPr>
      <w:r w:rsidRPr="00C34F63">
        <w:rPr>
          <w:b/>
          <w:sz w:val="22"/>
          <w:szCs w:val="22"/>
        </w:rPr>
        <w:lastRenderedPageBreak/>
        <w:t>Issue #</w:t>
      </w:r>
      <w:r w:rsidR="000C234D">
        <w:rPr>
          <w:b/>
          <w:sz w:val="22"/>
          <w:szCs w:val="22"/>
        </w:rPr>
        <w:t>3</w:t>
      </w:r>
      <w:r w:rsidRPr="00C34F63">
        <w:rPr>
          <w:b/>
          <w:sz w:val="22"/>
          <w:szCs w:val="22"/>
        </w:rPr>
        <w:t>: which RS to use for SL RLM/RLF</w:t>
      </w:r>
    </w:p>
    <w:p w14:paraId="540CE6C1" w14:textId="77777777" w:rsidR="00C34F63" w:rsidRPr="00C34F63" w:rsidRDefault="00C34F63" w:rsidP="00C34F63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Background:</w:t>
      </w:r>
    </w:p>
    <w:p w14:paraId="0DFD66FD" w14:textId="6DE88787" w:rsidR="00C34F63" w:rsidRPr="00C34F63" w:rsidRDefault="00E34751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>Since</w:t>
      </w:r>
      <w:r w:rsidR="00C34F63" w:rsidRPr="00C34F63">
        <w:rPr>
          <w:sz w:val="22"/>
          <w:szCs w:val="22"/>
        </w:rPr>
        <w:t xml:space="preserve"> no new RS</w:t>
      </w:r>
      <w:r>
        <w:rPr>
          <w:sz w:val="22"/>
          <w:szCs w:val="22"/>
        </w:rPr>
        <w:t xml:space="preserve"> will be introduced</w:t>
      </w:r>
      <w:r w:rsidR="00C34F63" w:rsidRPr="00C34F63">
        <w:rPr>
          <w:sz w:val="22"/>
          <w:szCs w:val="22"/>
        </w:rPr>
        <w:t xml:space="preserve"> for SL RLM/RLF, at lea</w:t>
      </w:r>
      <w:r>
        <w:rPr>
          <w:sz w:val="22"/>
          <w:szCs w:val="22"/>
        </w:rPr>
        <w:t>s</w:t>
      </w:r>
      <w:r w:rsidR="00C34F63" w:rsidRPr="00C34F63">
        <w:rPr>
          <w:sz w:val="22"/>
          <w:szCs w:val="22"/>
        </w:rPr>
        <w:t xml:space="preserve">t one of </w:t>
      </w:r>
      <w:r>
        <w:rPr>
          <w:sz w:val="22"/>
          <w:szCs w:val="22"/>
        </w:rPr>
        <w:t xml:space="preserve">existing </w:t>
      </w:r>
      <w:proofErr w:type="spellStart"/>
      <w:r>
        <w:rPr>
          <w:sz w:val="22"/>
          <w:szCs w:val="22"/>
        </w:rPr>
        <w:t>sidelink</w:t>
      </w:r>
      <w:proofErr w:type="spellEnd"/>
      <w:r w:rsidR="00C34F63" w:rsidRPr="00C34F63">
        <w:rPr>
          <w:sz w:val="22"/>
          <w:szCs w:val="22"/>
        </w:rPr>
        <w:t xml:space="preserve"> </w:t>
      </w:r>
      <w:r w:rsidR="00FA24F5">
        <w:rPr>
          <w:sz w:val="22"/>
          <w:szCs w:val="22"/>
        </w:rPr>
        <w:t>reference signals</w:t>
      </w:r>
      <w:r w:rsidR="00C34F63" w:rsidRPr="00C34F63">
        <w:rPr>
          <w:sz w:val="22"/>
          <w:szCs w:val="22"/>
        </w:rPr>
        <w:t xml:space="preserve"> should be selected for SL RLM/RLF</w:t>
      </w:r>
    </w:p>
    <w:p w14:paraId="4D64A877" w14:textId="1105E03B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SL-SSB, PTRS, </w:t>
      </w:r>
      <w:r w:rsidR="00FA24F5">
        <w:rPr>
          <w:sz w:val="22"/>
          <w:szCs w:val="22"/>
        </w:rPr>
        <w:t>S</w:t>
      </w:r>
      <w:r w:rsidRPr="00C34F63">
        <w:rPr>
          <w:sz w:val="22"/>
          <w:szCs w:val="22"/>
        </w:rPr>
        <w:t>-CSI-RS, PSCCH DM-RS, and PSSCH DM-RS</w:t>
      </w:r>
    </w:p>
    <w:p w14:paraId="299FABAF" w14:textId="77777777" w:rsidR="00C34F63" w:rsidRPr="00C34F63" w:rsidRDefault="00C34F63" w:rsidP="00C34F63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SL-SSB</w:t>
      </w:r>
    </w:p>
    <w:p w14:paraId="6D8A12DE" w14:textId="2B68E028" w:rsidR="00C34F63" w:rsidRPr="00C34F63" w:rsidRDefault="00C34F63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[Vivo</w:t>
      </w:r>
      <w:r w:rsidR="00FA24F5">
        <w:rPr>
          <w:sz w:val="22"/>
          <w:szCs w:val="22"/>
        </w:rPr>
        <w:t>],</w:t>
      </w:r>
      <w:r w:rsidRPr="00C34F63">
        <w:rPr>
          <w:sz w:val="22"/>
          <w:szCs w:val="22"/>
        </w:rPr>
        <w:t>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</w:t>
      </w:r>
      <w:r w:rsidR="00FA24F5">
        <w:rPr>
          <w:sz w:val="22"/>
          <w:szCs w:val="22"/>
        </w:rPr>
        <w:t>,</w:t>
      </w:r>
      <w:r w:rsidRPr="00C34F63">
        <w:rPr>
          <w:sz w:val="22"/>
          <w:szCs w:val="22"/>
        </w:rPr>
        <w:t>[ZTE], [Samsung], [FirstNet], [Ericsson]</w:t>
      </w:r>
    </w:p>
    <w:p w14:paraId="6502B4A0" w14:textId="19369805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Not possible to identify Tx UE</w:t>
      </w:r>
    </w:p>
    <w:p w14:paraId="33D84035" w14:textId="60E93EB4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UEs in proximity will likely send S-SSB at the same time and they cannot communicate each other</w:t>
      </w:r>
    </w:p>
    <w:p w14:paraId="0A24022E" w14:textId="77777777" w:rsidR="00C34F63" w:rsidRPr="00C34F63" w:rsidRDefault="00C34F63" w:rsidP="00C34F63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PTRS</w:t>
      </w:r>
    </w:p>
    <w:p w14:paraId="227458C8" w14:textId="77777777" w:rsidR="00C34F63" w:rsidRPr="00C34F63" w:rsidRDefault="00C34F63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[Vivo], [ZTE], [Samsung], [FirstNet], [Ericsson]</w:t>
      </w:r>
    </w:p>
    <w:p w14:paraId="647EC1BA" w14:textId="6E90BF59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Only for FR2 and low density</w:t>
      </w:r>
    </w:p>
    <w:p w14:paraId="6DDAEAF0" w14:textId="77777777" w:rsidR="00C34F63" w:rsidRPr="00C34F63" w:rsidRDefault="00C34F63" w:rsidP="00C34F63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CSI-RS</w:t>
      </w:r>
    </w:p>
    <w:p w14:paraId="0273E863" w14:textId="77777777" w:rsidR="00C34F63" w:rsidRPr="00C34F63" w:rsidRDefault="00C34F63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], [IDC], [Samsung], [FirstNet], [Huawei]</w:t>
      </w:r>
    </w:p>
    <w:p w14:paraId="33A6C05C" w14:textId="77777777" w:rsidR="00C34F63" w:rsidRPr="00C34F63" w:rsidRDefault="00C34F63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[Vivo], [MTK]</w:t>
      </w:r>
    </w:p>
    <w:p w14:paraId="1F2E4B37" w14:textId="3A14DB2F" w:rsidR="00C34F63" w:rsidRPr="00C34F63" w:rsidRDefault="00CD6575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>S-</w:t>
      </w:r>
      <w:r w:rsidR="00C34F63" w:rsidRPr="00C34F63">
        <w:rPr>
          <w:sz w:val="22"/>
          <w:szCs w:val="22"/>
        </w:rPr>
        <w:t>CSI-RS is not available when there is no data</w:t>
      </w:r>
    </w:p>
    <w:p w14:paraId="4E083387" w14:textId="4D297590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SCI decoding failure will miss </w:t>
      </w:r>
      <w:r w:rsidR="00CD6575">
        <w:rPr>
          <w:sz w:val="22"/>
          <w:szCs w:val="22"/>
        </w:rPr>
        <w:t>S</w:t>
      </w:r>
      <w:r w:rsidRPr="00C34F63">
        <w:rPr>
          <w:sz w:val="22"/>
          <w:szCs w:val="22"/>
        </w:rPr>
        <w:t>-CSI-RS samples</w:t>
      </w:r>
    </w:p>
    <w:p w14:paraId="2BADA4E0" w14:textId="2767FD7F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 clear CSI-RS configuration yet and the accuracy of RLM measurement is unknown</w:t>
      </w:r>
    </w:p>
    <w:p w14:paraId="3F9AEF41" w14:textId="77777777" w:rsidR="00C34F63" w:rsidRPr="00C34F63" w:rsidRDefault="00C34F63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FFS: [ZTE], [Ericsson]</w:t>
      </w:r>
    </w:p>
    <w:p w14:paraId="35D96E33" w14:textId="11A07065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It depends on whether CSI-RS is always available in PSSCH transmission</w:t>
      </w:r>
    </w:p>
    <w:p w14:paraId="71656F58" w14:textId="293FDA24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Additional RS overhead if CSI-RS is transmitted always for RLM purposes</w:t>
      </w:r>
    </w:p>
    <w:p w14:paraId="5B6D747C" w14:textId="77777777" w:rsidR="00C34F63" w:rsidRPr="00C34F63" w:rsidRDefault="00C34F63" w:rsidP="00C34F63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DM-RS:</w:t>
      </w:r>
    </w:p>
    <w:p w14:paraId="111A9A15" w14:textId="77777777" w:rsidR="00C34F63" w:rsidRPr="00C34F63" w:rsidRDefault="00C34F63" w:rsidP="00C34F6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[Vivo], [ZTE], [MTK], [Samsung], [FirstNet], [Ericsson]</w:t>
      </w:r>
    </w:p>
    <w:p w14:paraId="4495D3B9" w14:textId="77777777" w:rsidR="00C34F63" w:rsidRPr="00C34F63" w:rsidRDefault="00C34F63" w:rsidP="00C34F6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PSCCH DM-RS only [Vivo], [ZTE], [MTK]</w:t>
      </w:r>
    </w:p>
    <w:p w14:paraId="42E82D9C" w14:textId="0722E649" w:rsidR="00C34F63" w:rsidRPr="00C34F63" w:rsidRDefault="00C34F63" w:rsidP="00C34F63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SCI decoding failure will miss </w:t>
      </w:r>
      <w:r w:rsidR="00CD6575">
        <w:rPr>
          <w:sz w:val="22"/>
          <w:szCs w:val="22"/>
        </w:rPr>
        <w:t>S</w:t>
      </w:r>
      <w:r w:rsidRPr="00C34F63">
        <w:rPr>
          <w:sz w:val="22"/>
          <w:szCs w:val="22"/>
        </w:rPr>
        <w:t>-CSI-RS samples</w:t>
      </w:r>
    </w:p>
    <w:p w14:paraId="602A857F" w14:textId="40057270" w:rsidR="00C34F63" w:rsidRPr="00C34F63" w:rsidRDefault="00C34F63" w:rsidP="00C34F63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UE-specific precoding and power control applies for PSSCH DM-RS</w:t>
      </w:r>
    </w:p>
    <w:p w14:paraId="5A505272" w14:textId="2C041478" w:rsidR="00C34F63" w:rsidRPr="00C34F63" w:rsidRDefault="00C34F63" w:rsidP="00C34F63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proofErr w:type="spellStart"/>
      <w:r w:rsidRPr="00C34F63">
        <w:rPr>
          <w:sz w:val="22"/>
          <w:szCs w:val="22"/>
        </w:rPr>
        <w:t>Precoded</w:t>
      </w:r>
      <w:proofErr w:type="spellEnd"/>
      <w:r w:rsidRPr="00C34F63">
        <w:rPr>
          <w:sz w:val="22"/>
          <w:szCs w:val="22"/>
        </w:rPr>
        <w:t xml:space="preserve"> DM-RS for PSSCH is not suitable for RLM</w:t>
      </w:r>
    </w:p>
    <w:p w14:paraId="5677BC2D" w14:textId="77777777" w:rsidR="00C34F63" w:rsidRPr="00C34F63" w:rsidRDefault="00C34F63" w:rsidP="00C34F63">
      <w:pPr>
        <w:rPr>
          <w:sz w:val="22"/>
          <w:szCs w:val="22"/>
        </w:rPr>
      </w:pPr>
    </w:p>
    <w:p w14:paraId="3ABD5C9E" w14:textId="0D96FDCF" w:rsidR="00BD4FF4" w:rsidRPr="00BD4FF4" w:rsidRDefault="00C34F63" w:rsidP="00BD4FF4">
      <w:pPr>
        <w:rPr>
          <w:b/>
          <w:color w:val="0070C0"/>
          <w:sz w:val="22"/>
          <w:szCs w:val="22"/>
          <w:u w:val="single"/>
        </w:rPr>
      </w:pPr>
      <w:r w:rsidRPr="00E025BC">
        <w:rPr>
          <w:b/>
          <w:color w:val="0070C0"/>
          <w:sz w:val="22"/>
          <w:szCs w:val="22"/>
          <w:u w:val="single"/>
        </w:rPr>
        <w:t>Proposal for agreement:</w:t>
      </w:r>
    </w:p>
    <w:p w14:paraId="66D31FA5" w14:textId="01AF3CD5" w:rsidR="00C34F63" w:rsidRPr="00C34F63" w:rsidRDefault="00C34F63" w:rsidP="00C34F63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Down</w:t>
      </w:r>
      <w:r w:rsidR="00034B5B">
        <w:rPr>
          <w:sz w:val="22"/>
          <w:szCs w:val="22"/>
        </w:rPr>
        <w:t>-</w:t>
      </w:r>
      <w:r w:rsidRPr="00C34F63">
        <w:rPr>
          <w:sz w:val="22"/>
          <w:szCs w:val="22"/>
        </w:rPr>
        <w:t xml:space="preserve">select </w:t>
      </w:r>
      <w:r w:rsidR="00034B5B">
        <w:rPr>
          <w:sz w:val="22"/>
          <w:szCs w:val="22"/>
        </w:rPr>
        <w:t>from the</w:t>
      </w:r>
      <w:r w:rsidRPr="00C34F63">
        <w:rPr>
          <w:sz w:val="22"/>
          <w:szCs w:val="22"/>
        </w:rPr>
        <w:t xml:space="preserve"> following </w:t>
      </w:r>
      <w:r w:rsidR="00034B5B">
        <w:rPr>
          <w:sz w:val="22"/>
          <w:szCs w:val="22"/>
        </w:rPr>
        <w:t xml:space="preserve">two </w:t>
      </w:r>
      <w:r w:rsidRPr="00C34F63">
        <w:rPr>
          <w:sz w:val="22"/>
          <w:szCs w:val="22"/>
        </w:rPr>
        <w:t xml:space="preserve">options as the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RS for SL RLM/RLF in Rel-16</w:t>
      </w:r>
    </w:p>
    <w:p w14:paraId="4C71D9C7" w14:textId="55913EA0" w:rsidR="00C34F63" w:rsidRPr="00C34F63" w:rsidRDefault="00C34F63" w:rsidP="00C34F63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Option-1: PSCCH</w:t>
      </w:r>
      <w:r w:rsidR="00A5666E">
        <w:rPr>
          <w:sz w:val="22"/>
          <w:szCs w:val="22"/>
        </w:rPr>
        <w:t xml:space="preserve"> DM-RS</w:t>
      </w:r>
    </w:p>
    <w:p w14:paraId="46BC8328" w14:textId="6ED9428C" w:rsidR="00C34F63" w:rsidRDefault="00C34F63" w:rsidP="00C34F63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Option-2: </w:t>
      </w:r>
      <w:proofErr w:type="spellStart"/>
      <w:r w:rsidR="00151E2B">
        <w:rPr>
          <w:sz w:val="22"/>
          <w:szCs w:val="22"/>
        </w:rPr>
        <w:t>S</w:t>
      </w:r>
      <w:r w:rsidRPr="00C34F63">
        <w:rPr>
          <w:sz w:val="22"/>
          <w:szCs w:val="22"/>
        </w:rPr>
        <w:t>idelink</w:t>
      </w:r>
      <w:proofErr w:type="spellEnd"/>
      <w:r w:rsidRPr="00C34F63">
        <w:rPr>
          <w:sz w:val="22"/>
          <w:szCs w:val="22"/>
        </w:rPr>
        <w:t xml:space="preserve"> CSI-RS</w:t>
      </w:r>
    </w:p>
    <w:p w14:paraId="11618AB7" w14:textId="491FFD90" w:rsidR="00C34F63" w:rsidRPr="00DF7F0E" w:rsidRDefault="00034B5B" w:rsidP="00C34F63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FFS: additional </w:t>
      </w:r>
      <w:proofErr w:type="spellStart"/>
      <w:r w:rsidR="002953CB">
        <w:rPr>
          <w:sz w:val="22"/>
          <w:szCs w:val="22"/>
        </w:rPr>
        <w:t>sidelink</w:t>
      </w:r>
      <w:proofErr w:type="spellEnd"/>
      <w:r w:rsidR="002953CB">
        <w:rPr>
          <w:sz w:val="22"/>
          <w:szCs w:val="22"/>
        </w:rPr>
        <w:t xml:space="preserve"> </w:t>
      </w:r>
      <w:r>
        <w:rPr>
          <w:sz w:val="22"/>
          <w:szCs w:val="22"/>
        </w:rPr>
        <w:t>RS is used as a supplementary RS for SL RLM/RLF</w:t>
      </w:r>
    </w:p>
    <w:p w14:paraId="6613501E" w14:textId="77777777" w:rsidR="00C34F63" w:rsidRPr="00C34F63" w:rsidRDefault="00C34F63" w:rsidP="00C34F63">
      <w:pPr>
        <w:rPr>
          <w:sz w:val="22"/>
          <w:szCs w:val="22"/>
        </w:rPr>
      </w:pPr>
    </w:p>
    <w:p w14:paraId="4CF1DC1F" w14:textId="44A4188E" w:rsidR="00C34F63" w:rsidRDefault="00C34F63" w:rsidP="00C34F63">
      <w:pPr>
        <w:rPr>
          <w:sz w:val="22"/>
          <w:szCs w:val="22"/>
        </w:rPr>
      </w:pPr>
    </w:p>
    <w:p w14:paraId="7BD806AB" w14:textId="346D932B" w:rsidR="00DF7F0E" w:rsidRPr="00C34F63" w:rsidRDefault="00DF7F0E" w:rsidP="00DF7F0E">
      <w:pPr>
        <w:rPr>
          <w:b/>
          <w:sz w:val="22"/>
          <w:szCs w:val="22"/>
        </w:rPr>
      </w:pPr>
      <w:r w:rsidRPr="00C34F63">
        <w:rPr>
          <w:b/>
          <w:sz w:val="22"/>
          <w:szCs w:val="22"/>
        </w:rPr>
        <w:t>Issue #</w:t>
      </w:r>
      <w:r>
        <w:rPr>
          <w:b/>
          <w:sz w:val="22"/>
          <w:szCs w:val="22"/>
        </w:rPr>
        <w:t>4</w:t>
      </w:r>
      <w:r w:rsidRPr="00C34F63">
        <w:rPr>
          <w:b/>
          <w:sz w:val="22"/>
          <w:szCs w:val="22"/>
        </w:rPr>
        <w:t>: Periodic IS/OOS indication support for SL RLM/RLF</w:t>
      </w:r>
    </w:p>
    <w:p w14:paraId="2984D033" w14:textId="77777777" w:rsidR="00DF7F0E" w:rsidRPr="00C34F63" w:rsidRDefault="00DF7F0E" w:rsidP="00DF7F0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Background:</w:t>
      </w:r>
    </w:p>
    <w:p w14:paraId="6733F497" w14:textId="77777777" w:rsidR="00DF7F0E" w:rsidRPr="00C34F63" w:rsidRDefault="00DF7F0E" w:rsidP="00DF7F0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Without supporting standalone RS for SL RLM/RLF, using</w:t>
      </w:r>
      <w:r>
        <w:rPr>
          <w:sz w:val="22"/>
          <w:szCs w:val="22"/>
        </w:rPr>
        <w:t xml:space="preserve"> an</w:t>
      </w:r>
      <w:r w:rsidRPr="00C34F63">
        <w:rPr>
          <w:sz w:val="22"/>
          <w:szCs w:val="22"/>
        </w:rPr>
        <w:t xml:space="preserve"> RS </w:t>
      </w:r>
      <w:r>
        <w:rPr>
          <w:sz w:val="22"/>
          <w:szCs w:val="22"/>
        </w:rPr>
        <w:t>in a</w:t>
      </w:r>
      <w:r w:rsidRPr="00C34F63">
        <w:rPr>
          <w:sz w:val="22"/>
          <w:szCs w:val="22"/>
        </w:rPr>
        <w:t xml:space="preserve"> periodic traffic for SL RLM/RLF has been proposed.</w:t>
      </w:r>
    </w:p>
    <w:p w14:paraId="4F3B2A4F" w14:textId="3AA8D5F3" w:rsidR="00DF7F0E" w:rsidRPr="00C34F63" w:rsidRDefault="00DF7F0E" w:rsidP="00DF7F0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When </w:t>
      </w:r>
      <w:r w:rsidR="00A5666E">
        <w:rPr>
          <w:sz w:val="22"/>
          <w:szCs w:val="22"/>
        </w:rPr>
        <w:t xml:space="preserve">a </w:t>
      </w:r>
      <w:r w:rsidRPr="00C34F63">
        <w:rPr>
          <w:sz w:val="22"/>
          <w:szCs w:val="22"/>
        </w:rPr>
        <w:t xml:space="preserve">periodic traffic is available, periodic measurement of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RS may be available</w:t>
      </w:r>
      <w:r w:rsidR="00A5666E">
        <w:rPr>
          <w:sz w:val="22"/>
          <w:szCs w:val="22"/>
        </w:rPr>
        <w:t>. Otherwise, no periodic measurement may be available.</w:t>
      </w:r>
    </w:p>
    <w:p w14:paraId="2BD2F04B" w14:textId="77777777" w:rsidR="00DF7F0E" w:rsidRPr="00C34F63" w:rsidRDefault="00DF7F0E" w:rsidP="00DF7F0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[Vivo], [LG]</w:t>
      </w:r>
    </w:p>
    <w:p w14:paraId="56592DAF" w14:textId="77777777" w:rsidR="00DF7F0E" w:rsidRPr="00C34F63" w:rsidRDefault="00DF7F0E" w:rsidP="00DF7F0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Using PSCCH DM-RS for broadcast/groupcast could be used</w:t>
      </w:r>
    </w:p>
    <w:p w14:paraId="363A7482" w14:textId="77777777" w:rsidR="00DF7F0E" w:rsidRPr="00C34F63" w:rsidRDefault="00DF7F0E" w:rsidP="00DF7F0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[IDC]</w:t>
      </w:r>
    </w:p>
    <w:p w14:paraId="7B946236" w14:textId="298218D6" w:rsidR="00DF7F0E" w:rsidRPr="00C34F63" w:rsidRDefault="00A6638E" w:rsidP="00DF7F0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>A u</w:t>
      </w:r>
      <w:r w:rsidR="00DF7F0E" w:rsidRPr="00C34F63">
        <w:rPr>
          <w:sz w:val="22"/>
          <w:szCs w:val="22"/>
        </w:rPr>
        <w:t xml:space="preserve">nified solution for </w:t>
      </w:r>
      <w:proofErr w:type="spellStart"/>
      <w:r w:rsidR="00DF7F0E" w:rsidRPr="00C34F63">
        <w:rPr>
          <w:sz w:val="22"/>
          <w:szCs w:val="22"/>
        </w:rPr>
        <w:t>sidelink</w:t>
      </w:r>
      <w:proofErr w:type="spellEnd"/>
      <w:r w:rsidR="00DF7F0E" w:rsidRPr="00C34F63">
        <w:rPr>
          <w:sz w:val="22"/>
          <w:szCs w:val="22"/>
        </w:rPr>
        <w:t xml:space="preserve"> RLM/RLF should be used for all traffic types</w:t>
      </w:r>
    </w:p>
    <w:p w14:paraId="06889A4C" w14:textId="77777777" w:rsidR="00DF7F0E" w:rsidRPr="00C34F63" w:rsidRDefault="00DF7F0E" w:rsidP="00DF7F0E">
      <w:pPr>
        <w:rPr>
          <w:sz w:val="22"/>
          <w:szCs w:val="22"/>
        </w:rPr>
      </w:pPr>
    </w:p>
    <w:p w14:paraId="4193FFA5" w14:textId="77777777" w:rsidR="00DF7F0E" w:rsidRPr="00E025BC" w:rsidRDefault="00DF7F0E" w:rsidP="00DF7F0E">
      <w:pPr>
        <w:rPr>
          <w:b/>
          <w:color w:val="0070C0"/>
          <w:sz w:val="22"/>
          <w:szCs w:val="22"/>
          <w:u w:val="single"/>
        </w:rPr>
      </w:pPr>
      <w:r w:rsidRPr="00E025BC">
        <w:rPr>
          <w:b/>
          <w:color w:val="0070C0"/>
          <w:sz w:val="22"/>
          <w:szCs w:val="22"/>
          <w:u w:val="single"/>
        </w:rPr>
        <w:t>Proposal for discussion:</w:t>
      </w:r>
    </w:p>
    <w:p w14:paraId="65C332F5" w14:textId="1058C0F0" w:rsidR="00DF7F0E" w:rsidRPr="00C34F63" w:rsidRDefault="00DF7F0E" w:rsidP="00DF7F0E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lastRenderedPageBreak/>
        <w:t xml:space="preserve">Support periodic IS/OOS indication </w:t>
      </w:r>
      <w:r w:rsidR="00644AD7">
        <w:rPr>
          <w:sz w:val="22"/>
          <w:szCs w:val="22"/>
        </w:rPr>
        <w:t xml:space="preserve">as in NR </w:t>
      </w:r>
      <w:proofErr w:type="spellStart"/>
      <w:r w:rsidR="00644AD7">
        <w:rPr>
          <w:sz w:val="22"/>
          <w:szCs w:val="22"/>
        </w:rPr>
        <w:t>Uu</w:t>
      </w:r>
      <w:proofErr w:type="spellEnd"/>
      <w:r w:rsidR="00644AD7">
        <w:rPr>
          <w:sz w:val="22"/>
          <w:szCs w:val="22"/>
        </w:rPr>
        <w:t xml:space="preserve"> </w:t>
      </w:r>
      <w:r w:rsidRPr="00C34F63">
        <w:rPr>
          <w:sz w:val="22"/>
          <w:szCs w:val="22"/>
        </w:rPr>
        <w:t xml:space="preserve">for SL RLM/RLF </w:t>
      </w:r>
    </w:p>
    <w:p w14:paraId="75965F09" w14:textId="77777777" w:rsidR="00C34F63" w:rsidRPr="00C34F63" w:rsidRDefault="00C34F63" w:rsidP="00C34F63">
      <w:pPr>
        <w:rPr>
          <w:sz w:val="22"/>
          <w:szCs w:val="22"/>
        </w:rPr>
      </w:pPr>
    </w:p>
    <w:p w14:paraId="24C8CAF1" w14:textId="77777777" w:rsidR="00C34F63" w:rsidRPr="00C34F63" w:rsidRDefault="00C34F63" w:rsidP="00C34F63">
      <w:pPr>
        <w:rPr>
          <w:b/>
          <w:sz w:val="22"/>
          <w:szCs w:val="22"/>
        </w:rPr>
      </w:pPr>
      <w:r w:rsidRPr="00C34F63">
        <w:rPr>
          <w:b/>
          <w:sz w:val="22"/>
          <w:szCs w:val="22"/>
        </w:rPr>
        <w:t xml:space="preserve">Issue #5: Metric for </w:t>
      </w:r>
      <w:proofErr w:type="spellStart"/>
      <w:r w:rsidRPr="00C34F63">
        <w:rPr>
          <w:b/>
          <w:sz w:val="22"/>
          <w:szCs w:val="22"/>
        </w:rPr>
        <w:t>sidelink</w:t>
      </w:r>
      <w:proofErr w:type="spellEnd"/>
      <w:r w:rsidRPr="00C34F63">
        <w:rPr>
          <w:b/>
          <w:sz w:val="22"/>
          <w:szCs w:val="22"/>
        </w:rPr>
        <w:t xml:space="preserve"> RLF declaration</w:t>
      </w:r>
    </w:p>
    <w:p w14:paraId="461E3DF7" w14:textId="77777777" w:rsidR="00C34F63" w:rsidRPr="00C34F63" w:rsidRDefault="00C34F63" w:rsidP="00C34F63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CBR</w:t>
      </w:r>
    </w:p>
    <w:p w14:paraId="48982C68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[Vivo], 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], [ZTE], [Samsung], [FirstNet]</w:t>
      </w:r>
    </w:p>
    <w:p w14:paraId="10EC7058" w14:textId="60CB739F" w:rsidR="00C34F63" w:rsidRPr="00C34F63" w:rsidRDefault="00C34F63" w:rsidP="00C34F63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CBR cannot represent the link quality</w:t>
      </w:r>
    </w:p>
    <w:p w14:paraId="599E9C49" w14:textId="77777777" w:rsidR="00C34F63" w:rsidRPr="00C34F63" w:rsidRDefault="00C34F63" w:rsidP="00C34F63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HARQ feedback</w:t>
      </w:r>
    </w:p>
    <w:p w14:paraId="34DE7ED4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[MTK], [Samsung], [FirstNet], [LG]</w:t>
      </w:r>
    </w:p>
    <w:p w14:paraId="56B44A7B" w14:textId="77777777" w:rsidR="00C34F63" w:rsidRPr="00C34F63" w:rsidRDefault="00C34F63" w:rsidP="00C34F63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Use A/N ratio [MTK]</w:t>
      </w:r>
    </w:p>
    <w:p w14:paraId="5D9A24C0" w14:textId="77777777" w:rsidR="00C34F63" w:rsidRPr="00C34F63" w:rsidRDefault="00C34F63" w:rsidP="00C34F63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Tx UE could use HARQ feedback to declare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RLF [LG]</w:t>
      </w:r>
    </w:p>
    <w:p w14:paraId="7D80D24E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[Vivo], 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], [ZTE]</w:t>
      </w:r>
    </w:p>
    <w:p w14:paraId="52110481" w14:textId="7D0B477A" w:rsidR="00C34F63" w:rsidRPr="00C34F63" w:rsidRDefault="00C34F63" w:rsidP="00C34F63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HARQ feedback is only available when enabled</w:t>
      </w:r>
    </w:p>
    <w:p w14:paraId="71E6A09A" w14:textId="77777777" w:rsidR="00C34F63" w:rsidRPr="00C34F63" w:rsidRDefault="00C34F63" w:rsidP="00C34F63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PSCCH decoding success/failure</w:t>
      </w:r>
    </w:p>
    <w:p w14:paraId="37AC28AF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[CATT], [LG], [IDC]</w:t>
      </w:r>
    </w:p>
    <w:p w14:paraId="62A19B69" w14:textId="77777777" w:rsidR="00C34F63" w:rsidRPr="00C34F63" w:rsidRDefault="00C34F63" w:rsidP="00C34F63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Failure of PSCCH decoding represent link failure [CATT]</w:t>
      </w:r>
    </w:p>
    <w:p w14:paraId="1C8AD51A" w14:textId="77777777" w:rsidR="00C34F63" w:rsidRPr="00C34F63" w:rsidRDefault="00C34F63" w:rsidP="00C34F63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CSI feedback</w:t>
      </w:r>
    </w:p>
    <w:p w14:paraId="151E14C0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[Samsung], [FirstNet]</w:t>
      </w:r>
    </w:p>
    <w:p w14:paraId="3E0EB61C" w14:textId="34C20D4E" w:rsidR="00C34F63" w:rsidRPr="00C34F63" w:rsidRDefault="00C34F63" w:rsidP="00C34F63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It can be used when it is enabled</w:t>
      </w:r>
    </w:p>
    <w:p w14:paraId="556D1807" w14:textId="77777777" w:rsidR="00C34F63" w:rsidRPr="00C34F63" w:rsidRDefault="00C34F63" w:rsidP="00C34F63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IS/OOS as in NR </w:t>
      </w:r>
      <w:proofErr w:type="spellStart"/>
      <w:r w:rsidRPr="00C34F63">
        <w:rPr>
          <w:sz w:val="22"/>
          <w:szCs w:val="22"/>
        </w:rPr>
        <w:t>Uu</w:t>
      </w:r>
      <w:proofErr w:type="spellEnd"/>
      <w:r w:rsidRPr="00C34F63">
        <w:rPr>
          <w:sz w:val="22"/>
          <w:szCs w:val="22"/>
        </w:rPr>
        <w:t xml:space="preserve"> (i.e., hypothetical BLER)</w:t>
      </w:r>
    </w:p>
    <w:p w14:paraId="553FA5CD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Yes: 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], [ZTE], [Samsung], [FirstNet], [IDC], [Ericsson]</w:t>
      </w:r>
    </w:p>
    <w:p w14:paraId="05C87A79" w14:textId="77777777" w:rsidR="00C34F63" w:rsidRPr="00C34F63" w:rsidRDefault="00C34F63" w:rsidP="00C34F63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No: [LG]</w:t>
      </w:r>
    </w:p>
    <w:p w14:paraId="770F34FE" w14:textId="77777777" w:rsidR="00C34F63" w:rsidRPr="00C34F63" w:rsidRDefault="00C34F63" w:rsidP="00C34F63">
      <w:pPr>
        <w:rPr>
          <w:sz w:val="22"/>
          <w:szCs w:val="22"/>
        </w:rPr>
      </w:pPr>
    </w:p>
    <w:p w14:paraId="1D70E797" w14:textId="77777777" w:rsidR="00C34F63" w:rsidRPr="00E025BC" w:rsidRDefault="00C34F63" w:rsidP="00C34F63">
      <w:pPr>
        <w:rPr>
          <w:b/>
          <w:color w:val="0070C0"/>
          <w:sz w:val="22"/>
          <w:szCs w:val="22"/>
          <w:u w:val="single"/>
        </w:rPr>
      </w:pPr>
      <w:r w:rsidRPr="00E025BC">
        <w:rPr>
          <w:b/>
          <w:color w:val="0070C0"/>
          <w:sz w:val="22"/>
          <w:szCs w:val="22"/>
          <w:u w:val="single"/>
        </w:rPr>
        <w:t>Proposal for discussion:</w:t>
      </w:r>
    </w:p>
    <w:p w14:paraId="0F715450" w14:textId="77777777" w:rsidR="00C34F63" w:rsidRPr="00C34F63" w:rsidRDefault="00C34F63" w:rsidP="00C34F63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 xml:space="preserve">Wait until RAN2 provides input for the metric for </w:t>
      </w:r>
      <w:proofErr w:type="spellStart"/>
      <w:r w:rsidRPr="00C34F63">
        <w:rPr>
          <w:sz w:val="22"/>
          <w:szCs w:val="22"/>
        </w:rPr>
        <w:t>sidelink</w:t>
      </w:r>
      <w:proofErr w:type="spellEnd"/>
      <w:r w:rsidRPr="00C34F63">
        <w:rPr>
          <w:sz w:val="22"/>
          <w:szCs w:val="22"/>
        </w:rPr>
        <w:t xml:space="preserve"> RLF declaration</w:t>
      </w:r>
    </w:p>
    <w:p w14:paraId="17EFD900" w14:textId="77777777" w:rsidR="00C34F63" w:rsidRPr="00C34F63" w:rsidRDefault="00C34F63" w:rsidP="00C34F63">
      <w:pPr>
        <w:rPr>
          <w:sz w:val="22"/>
          <w:szCs w:val="22"/>
        </w:rPr>
      </w:pPr>
    </w:p>
    <w:p w14:paraId="67649908" w14:textId="77777777" w:rsidR="00C34F63" w:rsidRPr="00C34F63" w:rsidRDefault="00C34F63" w:rsidP="00C34F63">
      <w:pPr>
        <w:rPr>
          <w:b/>
          <w:sz w:val="22"/>
          <w:szCs w:val="22"/>
        </w:rPr>
      </w:pPr>
      <w:r w:rsidRPr="00C34F63">
        <w:rPr>
          <w:b/>
          <w:sz w:val="22"/>
          <w:szCs w:val="22"/>
        </w:rPr>
        <w:t>Others:</w:t>
      </w:r>
    </w:p>
    <w:p w14:paraId="194FC56A" w14:textId="77777777" w:rsidR="00C34F63" w:rsidRPr="00C34F63" w:rsidRDefault="00C34F63" w:rsidP="00C34F63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CSI-RS can be transmitted with PSSCH padded with dummy bits [</w:t>
      </w:r>
      <w:proofErr w:type="spellStart"/>
      <w:r w:rsidRPr="00C34F63">
        <w:rPr>
          <w:sz w:val="22"/>
          <w:szCs w:val="22"/>
        </w:rPr>
        <w:t>Oppo</w:t>
      </w:r>
      <w:proofErr w:type="spellEnd"/>
      <w:r w:rsidRPr="00C34F63">
        <w:rPr>
          <w:sz w:val="22"/>
          <w:szCs w:val="22"/>
        </w:rPr>
        <w:t>]</w:t>
      </w:r>
    </w:p>
    <w:p w14:paraId="24553080" w14:textId="77777777" w:rsidR="00C34F63" w:rsidRPr="00C34F63" w:rsidRDefault="00C34F63" w:rsidP="00C34F63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For periodic data, the window size is determined based on the periodicity of UE’s traffic data [ZTE]</w:t>
      </w:r>
    </w:p>
    <w:p w14:paraId="733272CB" w14:textId="77777777" w:rsidR="00C34F63" w:rsidRPr="00C34F63" w:rsidRDefault="00C34F63" w:rsidP="00C34F63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34F63">
        <w:rPr>
          <w:sz w:val="22"/>
          <w:szCs w:val="22"/>
        </w:rPr>
        <w:t>When and how to trigger/stop SL RLM/RLF procedure considering the overhead of RLM/RLF should be studied [Huawei]</w:t>
      </w:r>
    </w:p>
    <w:p w14:paraId="335789D7" w14:textId="77777777" w:rsidR="00846264" w:rsidRDefault="00846264" w:rsidP="000B014A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1E5A1D05" w14:textId="1D0C12E7" w:rsidR="008E370E" w:rsidRPr="00C34F63" w:rsidRDefault="008C54FD" w:rsidP="00C34F63">
      <w:pPr>
        <w:pStyle w:val="3GPPH1"/>
        <w:rPr>
          <w:lang w:val="en-US"/>
        </w:rPr>
      </w:pPr>
      <w:r>
        <w:rPr>
          <w:lang w:val="en-US"/>
        </w:rPr>
        <w:t>Simulation profile update</w:t>
      </w:r>
    </w:p>
    <w:p w14:paraId="6E646D56" w14:textId="7A701483" w:rsidR="008E370E" w:rsidRDefault="008E370E" w:rsidP="008E370E">
      <w:pPr>
        <w:pStyle w:val="3GPPAgreements"/>
        <w:numPr>
          <w:ilvl w:val="0"/>
          <w:numId w:val="0"/>
        </w:numPr>
      </w:pPr>
      <w:r>
        <w:t>In [1</w:t>
      </w:r>
      <w:r w:rsidR="00F14E62">
        <w:t>1</w:t>
      </w:r>
      <w:r>
        <w:t xml:space="preserve">], following simulation profile update is proposed </w:t>
      </w:r>
      <w:r w:rsidR="00C34F63">
        <w:t>to include</w:t>
      </w:r>
      <w:r>
        <w:t xml:space="preserve"> high congestion scenario:</w:t>
      </w:r>
    </w:p>
    <w:p w14:paraId="32382A8C" w14:textId="77777777" w:rsidR="008E370E" w:rsidRDefault="008E370E" w:rsidP="008E370E">
      <w:pPr>
        <w:pStyle w:val="3GPPAgreements"/>
        <w:numPr>
          <w:ilvl w:val="0"/>
          <w:numId w:val="0"/>
        </w:numPr>
      </w:pPr>
    </w:p>
    <w:p w14:paraId="74AB4548" w14:textId="77777777" w:rsidR="00C34F63" w:rsidRPr="005623D7" w:rsidRDefault="00C34F63" w:rsidP="00C34F63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1"/>
        </w:rPr>
      </w:pPr>
      <w:r w:rsidRPr="005623D7">
        <w:rPr>
          <w:sz w:val="21"/>
        </w:rPr>
        <w:t>For the high congestion scenario, UE dropping option A with vehicle speed 10 km/h for Highway is taken as an additional simulation assumption.</w:t>
      </w:r>
    </w:p>
    <w:p w14:paraId="698DD73C" w14:textId="77777777" w:rsidR="00C34F63" w:rsidRPr="005623D7" w:rsidRDefault="00C34F63" w:rsidP="00C34F63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1"/>
        </w:rPr>
      </w:pPr>
      <w:r w:rsidRPr="005623D7">
        <w:rPr>
          <w:sz w:val="21"/>
        </w:rPr>
        <w:t>100% vehicles generate packets, and companies can select the traffic model(s) from the following two models in TR 37.885:</w:t>
      </w:r>
    </w:p>
    <w:p w14:paraId="01871136" w14:textId="77777777" w:rsidR="00C34F63" w:rsidRPr="005623D7" w:rsidRDefault="00C34F63" w:rsidP="00C34F63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1"/>
        </w:rPr>
      </w:pPr>
      <w:r w:rsidRPr="005623D7">
        <w:rPr>
          <w:sz w:val="21"/>
        </w:rPr>
        <w:t>Periodic traffic model 1 (low traffic intensity)</w:t>
      </w:r>
    </w:p>
    <w:p w14:paraId="35ABF41F" w14:textId="77777777" w:rsidR="00C34F63" w:rsidRPr="005623D7" w:rsidRDefault="00C34F63" w:rsidP="00C34F63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1"/>
        </w:rPr>
      </w:pPr>
      <w:r w:rsidRPr="005623D7">
        <w:rPr>
          <w:sz w:val="21"/>
        </w:rPr>
        <w:t>Aperiodic traffic model 1 (medium traffic intensity)</w:t>
      </w:r>
    </w:p>
    <w:p w14:paraId="20C12940" w14:textId="77777777" w:rsidR="00C34F63" w:rsidRPr="005623D7" w:rsidRDefault="00C34F63" w:rsidP="00C34F63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1"/>
        </w:rPr>
      </w:pPr>
      <w:r w:rsidRPr="005623D7">
        <w:rPr>
          <w:sz w:val="21"/>
        </w:rPr>
        <w:t>Company to provide details of congestion control operation, if it is modelled</w:t>
      </w:r>
    </w:p>
    <w:p w14:paraId="4C2D3EA9" w14:textId="77777777" w:rsidR="00ED35AB" w:rsidRDefault="00ED35AB" w:rsidP="007923B6">
      <w:pPr>
        <w:pStyle w:val="3GPPAgreements"/>
        <w:numPr>
          <w:ilvl w:val="0"/>
          <w:numId w:val="0"/>
        </w:numPr>
        <w:rPr>
          <w:b/>
          <w:color w:val="0070C0"/>
          <w:u w:val="single"/>
          <w:lang w:val="en-GB" w:eastAsia="en-US"/>
        </w:rPr>
      </w:pPr>
    </w:p>
    <w:p w14:paraId="63B78065" w14:textId="32947D1A" w:rsidR="007923B6" w:rsidRPr="00694DDE" w:rsidRDefault="007923B6" w:rsidP="007923B6">
      <w:pPr>
        <w:pStyle w:val="3GPPAgreements"/>
        <w:numPr>
          <w:ilvl w:val="0"/>
          <w:numId w:val="0"/>
        </w:numPr>
        <w:rPr>
          <w:b/>
          <w:color w:val="0070C0"/>
          <w:u w:val="single"/>
        </w:rPr>
      </w:pPr>
      <w:r w:rsidRPr="00694DDE">
        <w:rPr>
          <w:b/>
          <w:color w:val="0070C0"/>
          <w:u w:val="single"/>
          <w:lang w:val="en-GB" w:eastAsia="en-US"/>
        </w:rPr>
        <w:t xml:space="preserve">Proposal for </w:t>
      </w:r>
      <w:r w:rsidR="00510F75">
        <w:rPr>
          <w:b/>
          <w:color w:val="0070C0"/>
          <w:u w:val="single"/>
          <w:lang w:val="en-GB" w:eastAsia="en-US"/>
        </w:rPr>
        <w:t>agreement</w:t>
      </w:r>
    </w:p>
    <w:p w14:paraId="6117B082" w14:textId="1447EC9B" w:rsidR="00ED35AB" w:rsidRDefault="00ED35AB" w:rsidP="007923B6">
      <w:pPr>
        <w:pStyle w:val="3GPPAgreements"/>
        <w:numPr>
          <w:ilvl w:val="0"/>
          <w:numId w:val="15"/>
        </w:numPr>
      </w:pPr>
      <w:r>
        <w:t xml:space="preserve">Agree on </w:t>
      </w:r>
      <w:r w:rsidR="00C34F63">
        <w:t>the</w:t>
      </w:r>
      <w:r w:rsidR="00E025BC">
        <w:t xml:space="preserve"> following</w:t>
      </w:r>
      <w:r w:rsidR="00C34F63">
        <w:t xml:space="preserve"> proposal </w:t>
      </w:r>
      <w:r w:rsidR="00510F75">
        <w:t xml:space="preserve">for </w:t>
      </w:r>
      <w:r w:rsidR="00C34F63">
        <w:t>high congestion scenario</w:t>
      </w:r>
      <w:r w:rsidR="00E025BC">
        <w:t>:</w:t>
      </w:r>
    </w:p>
    <w:p w14:paraId="2BC88E58" w14:textId="77777777" w:rsidR="00E025BC" w:rsidRPr="00510F75" w:rsidRDefault="00E025BC" w:rsidP="00E025BC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510F75">
        <w:rPr>
          <w:sz w:val="22"/>
        </w:rPr>
        <w:lastRenderedPageBreak/>
        <w:t>For the high congestion scenario, UE dropping option A with vehicle speed 10 km/h for Highway is taken as an additional simulation assumption.</w:t>
      </w:r>
    </w:p>
    <w:p w14:paraId="48098B6D" w14:textId="77777777" w:rsidR="00E025BC" w:rsidRPr="00510F75" w:rsidRDefault="00E025BC" w:rsidP="00E025BC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510F75">
        <w:rPr>
          <w:sz w:val="22"/>
        </w:rPr>
        <w:t>100% vehicles generate packets, and companies can select the traffic model(s) from the following two models in TR 37.885:</w:t>
      </w:r>
    </w:p>
    <w:p w14:paraId="3136BD0D" w14:textId="77777777" w:rsidR="00E025BC" w:rsidRPr="00510F75" w:rsidRDefault="00E025BC" w:rsidP="00E025BC">
      <w:pPr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510F75">
        <w:rPr>
          <w:sz w:val="22"/>
        </w:rPr>
        <w:t>Periodic traffic model 1 (low traffic intensity)</w:t>
      </w:r>
    </w:p>
    <w:p w14:paraId="1BFF5725" w14:textId="77777777" w:rsidR="00E025BC" w:rsidRPr="00510F75" w:rsidRDefault="00E025BC" w:rsidP="00E025BC">
      <w:pPr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510F75">
        <w:rPr>
          <w:sz w:val="22"/>
        </w:rPr>
        <w:t>Aperiodic traffic model 1 (medium traffic intensity)</w:t>
      </w:r>
    </w:p>
    <w:p w14:paraId="7FF9C35C" w14:textId="7241F2F8" w:rsidR="00E025BC" w:rsidRPr="00510F75" w:rsidRDefault="00E025BC" w:rsidP="00E025BC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510F75">
        <w:rPr>
          <w:sz w:val="22"/>
        </w:rPr>
        <w:t>Company to provide details of congestion control operation, if it is modelled</w:t>
      </w:r>
    </w:p>
    <w:p w14:paraId="09B6F6B0" w14:textId="77777777" w:rsidR="00896A33" w:rsidRPr="00264AC9" w:rsidRDefault="00D42B32" w:rsidP="00B730A1">
      <w:pPr>
        <w:pStyle w:val="3GPPH1"/>
        <w:numPr>
          <w:ilvl w:val="0"/>
          <w:numId w:val="0"/>
        </w:numPr>
        <w:rPr>
          <w:lang w:val="en-US"/>
        </w:rPr>
      </w:pPr>
      <w:r w:rsidRPr="00264AC9">
        <w:rPr>
          <w:lang w:val="en-US"/>
        </w:rPr>
        <w:t>Conclusions</w:t>
      </w:r>
    </w:p>
    <w:p w14:paraId="4B2283D8" w14:textId="6934EE15" w:rsidR="007E102E" w:rsidRPr="00B579E7" w:rsidRDefault="00187663" w:rsidP="00B579E7">
      <w:pPr>
        <w:pStyle w:val="3GPPText"/>
      </w:pPr>
      <w:r w:rsidRPr="00B579E7">
        <w:t>In this contribution</w:t>
      </w:r>
      <w:r w:rsidR="00264AC9" w:rsidRPr="00B579E7">
        <w:t>,</w:t>
      </w:r>
      <w:r w:rsidR="001F4607" w:rsidRPr="00B579E7">
        <w:t xml:space="preserve"> </w:t>
      </w:r>
      <w:r w:rsidRPr="00B579E7">
        <w:t xml:space="preserve">we provided </w:t>
      </w:r>
      <w:r w:rsidR="00CB1898" w:rsidRPr="00B579E7">
        <w:t>initial input on</w:t>
      </w:r>
      <w:r w:rsidR="00FE3F9B" w:rsidRPr="00B579E7">
        <w:t xml:space="preserve"> </w:t>
      </w:r>
      <w:r w:rsidR="00446EC6">
        <w:t>topics related to RAN2 led aspects</w:t>
      </w:r>
      <w:r w:rsidR="007923B6">
        <w:t xml:space="preserve"> and simulation </w:t>
      </w:r>
      <w:r w:rsidR="00C32190">
        <w:t>assumption</w:t>
      </w:r>
      <w:r w:rsidR="007923B6">
        <w:t xml:space="preserve"> update</w:t>
      </w:r>
      <w:r w:rsidR="00446EC6">
        <w:t xml:space="preserve"> in this sub-agenda</w:t>
      </w:r>
      <w:r w:rsidR="00FE3F9B" w:rsidRPr="00B579E7">
        <w:t>.</w:t>
      </w:r>
    </w:p>
    <w:p w14:paraId="0628E15F" w14:textId="77777777" w:rsidR="009401A4" w:rsidRPr="00264AC9" w:rsidRDefault="009401A4" w:rsidP="00E673D8">
      <w:pPr>
        <w:pStyle w:val="3GPPH1"/>
        <w:rPr>
          <w:lang w:val="en-US"/>
        </w:rPr>
      </w:pPr>
      <w:r w:rsidRPr="00264AC9">
        <w:rPr>
          <w:lang w:val="en-US"/>
        </w:rPr>
        <w:t>References</w:t>
      </w:r>
    </w:p>
    <w:p w14:paraId="2325B0D8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14" w:history="1">
        <w:r w:rsidR="00C34F63" w:rsidRPr="00C34F63">
          <w:rPr>
            <w:rStyle w:val="Hyperlink"/>
            <w:rFonts w:ascii="Times New Roman" w:hAnsi="Times New Roman"/>
          </w:rPr>
          <w:t>R1-1906145</w:t>
        </w:r>
      </w:hyperlink>
      <w:r w:rsidR="00C34F63" w:rsidRPr="00C34F63">
        <w:rPr>
          <w:rFonts w:ascii="Times New Roman" w:hAnsi="Times New Roman"/>
        </w:rPr>
        <w:tab/>
        <w:t xml:space="preserve">Discussion on RLM in NR </w:t>
      </w:r>
      <w:proofErr w:type="spellStart"/>
      <w:r w:rsidR="00C34F63" w:rsidRPr="00C34F63">
        <w:rPr>
          <w:rFonts w:ascii="Times New Roman" w:hAnsi="Times New Roman"/>
        </w:rPr>
        <w:t>sidelink</w:t>
      </w:r>
      <w:proofErr w:type="spellEnd"/>
      <w:r w:rsidR="00C34F63" w:rsidRPr="00C34F63">
        <w:rPr>
          <w:rFonts w:ascii="Times New Roman" w:hAnsi="Times New Roman"/>
        </w:rPr>
        <w:tab/>
        <w:t>vivo</w:t>
      </w:r>
    </w:p>
    <w:p w14:paraId="77FE09A9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15" w:history="1">
        <w:r w:rsidR="00C34F63" w:rsidRPr="00C34F63">
          <w:rPr>
            <w:rStyle w:val="Hyperlink"/>
            <w:rFonts w:ascii="Times New Roman" w:hAnsi="Times New Roman"/>
          </w:rPr>
          <w:t>R1-1906322</w:t>
        </w:r>
      </w:hyperlink>
      <w:r w:rsidR="00C34F63" w:rsidRPr="00C34F63">
        <w:rPr>
          <w:rFonts w:ascii="Times New Roman" w:hAnsi="Times New Roman"/>
        </w:rPr>
        <w:tab/>
        <w:t xml:space="preserve">Radio link monitoring of </w:t>
      </w:r>
      <w:proofErr w:type="spellStart"/>
      <w:r w:rsidR="00C34F63" w:rsidRPr="00C34F63">
        <w:rPr>
          <w:rFonts w:ascii="Times New Roman" w:hAnsi="Times New Roman"/>
        </w:rPr>
        <w:t>sidelink</w:t>
      </w:r>
      <w:proofErr w:type="spellEnd"/>
      <w:r w:rsidR="00C34F63" w:rsidRPr="00C34F63">
        <w:rPr>
          <w:rFonts w:ascii="Times New Roman" w:hAnsi="Times New Roman"/>
        </w:rPr>
        <w:t xml:space="preserve"> unicast communication</w:t>
      </w:r>
      <w:r w:rsidR="00C34F63" w:rsidRPr="00C34F63">
        <w:rPr>
          <w:rFonts w:ascii="Times New Roman" w:hAnsi="Times New Roman"/>
        </w:rPr>
        <w:tab/>
        <w:t>CATT</w:t>
      </w:r>
    </w:p>
    <w:p w14:paraId="67C58543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16" w:history="1">
        <w:r w:rsidR="00C34F63" w:rsidRPr="00C34F63">
          <w:rPr>
            <w:rStyle w:val="Hyperlink"/>
            <w:rFonts w:ascii="Times New Roman" w:hAnsi="Times New Roman"/>
          </w:rPr>
          <w:t>R1-1906476</w:t>
        </w:r>
      </w:hyperlink>
      <w:r w:rsidR="00C34F63" w:rsidRPr="00C34F63">
        <w:rPr>
          <w:rFonts w:ascii="Times New Roman" w:hAnsi="Times New Roman"/>
        </w:rPr>
        <w:tab/>
        <w:t>Discussion of RLM for Unicast</w:t>
      </w:r>
      <w:r w:rsidR="00C34F63" w:rsidRPr="00C34F63">
        <w:rPr>
          <w:rFonts w:ascii="Times New Roman" w:hAnsi="Times New Roman"/>
        </w:rPr>
        <w:tab/>
        <w:t>OPPO</w:t>
      </w:r>
    </w:p>
    <w:p w14:paraId="1F9658B2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17" w:history="1">
        <w:r w:rsidR="00C34F63" w:rsidRPr="00C34F63">
          <w:rPr>
            <w:rStyle w:val="Hyperlink"/>
            <w:rFonts w:ascii="Times New Roman" w:hAnsi="Times New Roman"/>
          </w:rPr>
          <w:t>R1-1906481</w:t>
        </w:r>
      </w:hyperlink>
      <w:r w:rsidR="00C34F63" w:rsidRPr="00C34F63">
        <w:rPr>
          <w:rFonts w:ascii="Times New Roman" w:hAnsi="Times New Roman"/>
        </w:rPr>
        <w:tab/>
        <w:t>Discussion on AS level link management for unicast</w:t>
      </w:r>
      <w:r w:rsidR="00C34F63" w:rsidRPr="00C34F63">
        <w:rPr>
          <w:rFonts w:ascii="Times New Roman" w:hAnsi="Times New Roman"/>
        </w:rPr>
        <w:tab/>
        <w:t xml:space="preserve">ZTE, </w:t>
      </w:r>
      <w:proofErr w:type="spellStart"/>
      <w:r w:rsidR="00C34F63" w:rsidRPr="00C34F63">
        <w:rPr>
          <w:rFonts w:ascii="Times New Roman" w:hAnsi="Times New Roman"/>
        </w:rPr>
        <w:t>Sanechips</w:t>
      </w:r>
      <w:proofErr w:type="spellEnd"/>
    </w:p>
    <w:p w14:paraId="65D57A15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18" w:history="1">
        <w:r w:rsidR="00C34F63" w:rsidRPr="00C34F63">
          <w:rPr>
            <w:rStyle w:val="Hyperlink"/>
            <w:rFonts w:ascii="Times New Roman" w:hAnsi="Times New Roman"/>
          </w:rPr>
          <w:t>R1-1906560</w:t>
        </w:r>
      </w:hyperlink>
      <w:r w:rsidR="00C34F63" w:rsidRPr="00C34F63">
        <w:rPr>
          <w:rFonts w:ascii="Times New Roman" w:hAnsi="Times New Roman"/>
        </w:rPr>
        <w:tab/>
        <w:t>Discussion on SL RLM</w:t>
      </w:r>
      <w:r w:rsidR="00C34F63" w:rsidRPr="00C34F63">
        <w:rPr>
          <w:rFonts w:ascii="Times New Roman" w:hAnsi="Times New Roman"/>
        </w:rPr>
        <w:tab/>
        <w:t>MediaTek Inc.</w:t>
      </w:r>
    </w:p>
    <w:p w14:paraId="49B9542A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19" w:history="1">
        <w:r w:rsidR="00C34F63" w:rsidRPr="00C34F63">
          <w:rPr>
            <w:rStyle w:val="Hyperlink"/>
            <w:rFonts w:ascii="Times New Roman" w:hAnsi="Times New Roman"/>
          </w:rPr>
          <w:t>R1-1906945</w:t>
        </w:r>
      </w:hyperlink>
      <w:r w:rsidR="00C34F63" w:rsidRPr="00C34F63">
        <w:rPr>
          <w:rFonts w:ascii="Times New Roman" w:hAnsi="Times New Roman"/>
        </w:rPr>
        <w:tab/>
        <w:t xml:space="preserve">On </w:t>
      </w:r>
      <w:proofErr w:type="spellStart"/>
      <w:r w:rsidR="00C34F63" w:rsidRPr="00C34F63">
        <w:rPr>
          <w:rFonts w:ascii="Times New Roman" w:hAnsi="Times New Roman"/>
        </w:rPr>
        <w:t>Sidelink</w:t>
      </w:r>
      <w:proofErr w:type="spellEnd"/>
      <w:r w:rsidR="00C34F63" w:rsidRPr="00C34F63">
        <w:rPr>
          <w:rFonts w:ascii="Times New Roman" w:hAnsi="Times New Roman"/>
        </w:rPr>
        <w:t xml:space="preserve"> RLM/RLF</w:t>
      </w:r>
      <w:r w:rsidR="00C34F63" w:rsidRPr="00C34F63">
        <w:rPr>
          <w:rFonts w:ascii="Times New Roman" w:hAnsi="Times New Roman"/>
        </w:rPr>
        <w:tab/>
        <w:t>Samsung</w:t>
      </w:r>
    </w:p>
    <w:p w14:paraId="65DEB59C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20" w:history="1">
        <w:r w:rsidR="00C34F63" w:rsidRPr="00C34F63">
          <w:rPr>
            <w:rStyle w:val="Hyperlink"/>
            <w:rFonts w:ascii="Times New Roman" w:hAnsi="Times New Roman"/>
          </w:rPr>
          <w:t>R1-1907021</w:t>
        </w:r>
      </w:hyperlink>
      <w:r w:rsidR="00C34F63" w:rsidRPr="00C34F63">
        <w:rPr>
          <w:rFonts w:ascii="Times New Roman" w:hAnsi="Times New Roman"/>
        </w:rPr>
        <w:tab/>
        <w:t>Discussion on AS level link management for unicast</w:t>
      </w:r>
      <w:r w:rsidR="00C34F63" w:rsidRPr="00C34F63">
        <w:rPr>
          <w:rFonts w:ascii="Times New Roman" w:hAnsi="Times New Roman"/>
        </w:rPr>
        <w:tab/>
        <w:t>LG Electronics</w:t>
      </w:r>
    </w:p>
    <w:p w14:paraId="2BEA0028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21" w:history="1">
        <w:r w:rsidR="00C34F63" w:rsidRPr="00C34F63">
          <w:rPr>
            <w:rStyle w:val="Hyperlink"/>
            <w:rFonts w:ascii="Times New Roman" w:hAnsi="Times New Roman"/>
          </w:rPr>
          <w:t>R1-1907100</w:t>
        </w:r>
      </w:hyperlink>
      <w:r w:rsidR="00C34F63" w:rsidRPr="00C34F63">
        <w:rPr>
          <w:rFonts w:ascii="Times New Roman" w:hAnsi="Times New Roman"/>
        </w:rPr>
        <w:tab/>
        <w:t xml:space="preserve">On </w:t>
      </w:r>
      <w:proofErr w:type="spellStart"/>
      <w:r w:rsidR="00C34F63" w:rsidRPr="00C34F63">
        <w:rPr>
          <w:rFonts w:ascii="Times New Roman" w:hAnsi="Times New Roman"/>
        </w:rPr>
        <w:t>Sidelink</w:t>
      </w:r>
      <w:proofErr w:type="spellEnd"/>
      <w:r w:rsidR="00C34F63" w:rsidRPr="00C34F63">
        <w:rPr>
          <w:rFonts w:ascii="Times New Roman" w:hAnsi="Times New Roman"/>
        </w:rPr>
        <w:t xml:space="preserve"> RLM/RLF for NR V2X</w:t>
      </w:r>
      <w:r w:rsidR="00C34F63" w:rsidRPr="00C34F63">
        <w:rPr>
          <w:rFonts w:ascii="Times New Roman" w:hAnsi="Times New Roman"/>
        </w:rPr>
        <w:tab/>
      </w:r>
      <w:proofErr w:type="spellStart"/>
      <w:r w:rsidR="00C34F63" w:rsidRPr="00C34F63">
        <w:rPr>
          <w:rFonts w:ascii="Times New Roman" w:hAnsi="Times New Roman"/>
        </w:rPr>
        <w:t>InterDigital</w:t>
      </w:r>
      <w:proofErr w:type="spellEnd"/>
      <w:r w:rsidR="00C34F63" w:rsidRPr="00C34F63">
        <w:rPr>
          <w:rFonts w:ascii="Times New Roman" w:hAnsi="Times New Roman"/>
        </w:rPr>
        <w:t>, Inc.</w:t>
      </w:r>
    </w:p>
    <w:p w14:paraId="4B14DA3E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22" w:history="1">
        <w:r w:rsidR="00C34F63" w:rsidRPr="00C34F63">
          <w:rPr>
            <w:rStyle w:val="Hyperlink"/>
            <w:rFonts w:ascii="Times New Roman" w:hAnsi="Times New Roman"/>
          </w:rPr>
          <w:t>R1-1907146</w:t>
        </w:r>
      </w:hyperlink>
      <w:r w:rsidR="00C34F63" w:rsidRPr="00C34F63">
        <w:rPr>
          <w:rFonts w:ascii="Times New Roman" w:hAnsi="Times New Roman"/>
        </w:rPr>
        <w:tab/>
        <w:t>On SL RLM / RLF in NR V2X for unicast</w:t>
      </w:r>
      <w:r w:rsidR="00C34F63" w:rsidRPr="00C34F63">
        <w:rPr>
          <w:rFonts w:ascii="Times New Roman" w:hAnsi="Times New Roman"/>
        </w:rPr>
        <w:tab/>
        <w:t>Ericsson</w:t>
      </w:r>
    </w:p>
    <w:p w14:paraId="7A0562F2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23" w:history="1">
        <w:r w:rsidR="00C34F63" w:rsidRPr="00C34F63">
          <w:rPr>
            <w:rStyle w:val="Hyperlink"/>
            <w:rFonts w:ascii="Times New Roman" w:hAnsi="Times New Roman"/>
          </w:rPr>
          <w:t>R1-1907494</w:t>
        </w:r>
      </w:hyperlink>
      <w:r w:rsidR="00C34F63" w:rsidRPr="00C34F63">
        <w:rPr>
          <w:rFonts w:ascii="Times New Roman" w:hAnsi="Times New Roman"/>
        </w:rPr>
        <w:tab/>
        <w:t>On RLM and RLF in NR V2X</w:t>
      </w:r>
      <w:r w:rsidR="00C34F63" w:rsidRPr="00C34F63">
        <w:rPr>
          <w:rFonts w:ascii="Times New Roman" w:hAnsi="Times New Roman"/>
        </w:rPr>
        <w:tab/>
        <w:t xml:space="preserve">Huawei, </w:t>
      </w:r>
      <w:proofErr w:type="spellStart"/>
      <w:r w:rsidR="00C34F63" w:rsidRPr="00C34F63">
        <w:rPr>
          <w:rFonts w:ascii="Times New Roman" w:hAnsi="Times New Roman"/>
        </w:rPr>
        <w:t>HiSilicon</w:t>
      </w:r>
      <w:proofErr w:type="spellEnd"/>
    </w:p>
    <w:p w14:paraId="2330CA62" w14:textId="77777777" w:rsidR="00C34F63" w:rsidRPr="00C34F63" w:rsidRDefault="00C245F0" w:rsidP="00C34F6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hyperlink r:id="rId24" w:history="1">
        <w:r w:rsidR="00C34F63" w:rsidRPr="00C34F63">
          <w:rPr>
            <w:rStyle w:val="Hyperlink"/>
            <w:rFonts w:ascii="Times New Roman" w:hAnsi="Times New Roman"/>
          </w:rPr>
          <w:t>R1-1907022</w:t>
        </w:r>
      </w:hyperlink>
      <w:r w:rsidR="00C34F63" w:rsidRPr="00C34F63">
        <w:rPr>
          <w:rFonts w:ascii="Times New Roman" w:hAnsi="Times New Roman"/>
        </w:rPr>
        <w:tab/>
        <w:t>Proposal for simulation assumption in the congested scenario</w:t>
      </w:r>
      <w:r w:rsidR="00C34F63" w:rsidRPr="00C34F63">
        <w:rPr>
          <w:rFonts w:ascii="Times New Roman" w:hAnsi="Times New Roman"/>
        </w:rPr>
        <w:tab/>
        <w:t>LG Electronics</w:t>
      </w:r>
    </w:p>
    <w:p w14:paraId="6520F59F" w14:textId="26FB0306" w:rsidR="008E370E" w:rsidRDefault="008E370E" w:rsidP="00C34F63">
      <w:pPr>
        <w:widowControl w:val="0"/>
        <w:overflowPunct/>
        <w:autoSpaceDE/>
        <w:autoSpaceDN/>
        <w:adjustRightInd/>
        <w:spacing w:after="0"/>
        <w:ind w:left="420"/>
        <w:jc w:val="both"/>
        <w:textAlignment w:val="auto"/>
        <w:rPr>
          <w:iCs/>
          <w:sz w:val="22"/>
          <w:lang w:val="en-US"/>
        </w:rPr>
      </w:pPr>
    </w:p>
    <w:p w14:paraId="06AFD2E7" w14:textId="223A939A" w:rsidR="00226B06" w:rsidRDefault="00226B06" w:rsidP="00C34F63">
      <w:pPr>
        <w:widowControl w:val="0"/>
        <w:overflowPunct/>
        <w:autoSpaceDE/>
        <w:autoSpaceDN/>
        <w:adjustRightInd/>
        <w:spacing w:after="0"/>
        <w:ind w:left="420"/>
        <w:jc w:val="both"/>
        <w:textAlignment w:val="auto"/>
        <w:rPr>
          <w:iCs/>
          <w:sz w:val="22"/>
          <w:lang w:val="en-US"/>
        </w:rPr>
      </w:pPr>
    </w:p>
    <w:p w14:paraId="17521B8C" w14:textId="3AD0D325" w:rsidR="00226B06" w:rsidRPr="00264AC9" w:rsidRDefault="00226B06" w:rsidP="00226B06">
      <w:pPr>
        <w:pStyle w:val="3GPPH1"/>
        <w:rPr>
          <w:lang w:val="en-US"/>
        </w:rPr>
      </w:pPr>
      <w:r>
        <w:rPr>
          <w:lang w:val="en-US"/>
        </w:rPr>
        <w:t>Previous RAN1 agreements</w:t>
      </w:r>
    </w:p>
    <w:p w14:paraId="3C3D50D0" w14:textId="78410E3A" w:rsidR="00226B06" w:rsidRDefault="00226B06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</w:p>
    <w:p w14:paraId="72CBB476" w14:textId="190EF4BC" w:rsidR="00226B06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  <w:r w:rsidRPr="00E025BC">
        <w:rPr>
          <w:b/>
          <w:iCs/>
          <w:sz w:val="22"/>
          <w:u w:val="single"/>
          <w:lang w:val="en-US"/>
        </w:rPr>
        <w:t>RAN1 #96bis</w:t>
      </w:r>
    </w:p>
    <w:p w14:paraId="6DCF8053" w14:textId="4C7ADA8D" w:rsidR="00E025BC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</w:p>
    <w:p w14:paraId="66A91523" w14:textId="77777777" w:rsidR="00E025BC" w:rsidRPr="005930A0" w:rsidRDefault="00E025BC" w:rsidP="00E025BC">
      <w:pPr>
        <w:rPr>
          <w:b/>
        </w:rPr>
      </w:pPr>
      <w:r w:rsidRPr="005930A0">
        <w:rPr>
          <w:highlight w:val="green"/>
        </w:rPr>
        <w:t>Agreements</w:t>
      </w:r>
      <w:r w:rsidRPr="005930A0">
        <w:rPr>
          <w:b/>
        </w:rPr>
        <w:t>:</w:t>
      </w:r>
    </w:p>
    <w:p w14:paraId="7F9CDA5E" w14:textId="77777777" w:rsidR="00E025BC" w:rsidRPr="005930A0" w:rsidRDefault="00E025BC" w:rsidP="00E025BC">
      <w:pPr>
        <w:numPr>
          <w:ilvl w:val="0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 xml:space="preserve">No new reference signal dedicated to SL RLM is introduced. </w:t>
      </w:r>
    </w:p>
    <w:p w14:paraId="3F72559D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Existing SL RS is reused for SL RLM/RLF</w:t>
      </w:r>
    </w:p>
    <w:p w14:paraId="204B3F7B" w14:textId="77777777" w:rsidR="00E025BC" w:rsidRPr="005930A0" w:rsidRDefault="00E025BC" w:rsidP="00E025BC">
      <w:pPr>
        <w:numPr>
          <w:ilvl w:val="2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Note: CSI-RS is not precluded</w:t>
      </w:r>
    </w:p>
    <w:p w14:paraId="01CF0430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RAN1 has no intention to introduce RS transmitted in a periodic manner only for SL RLM purposes</w:t>
      </w:r>
    </w:p>
    <w:p w14:paraId="7DE0693F" w14:textId="77777777" w:rsidR="00E025BC" w:rsidRPr="005930A0" w:rsidRDefault="00E025BC" w:rsidP="00E025BC">
      <w:pPr>
        <w:numPr>
          <w:ilvl w:val="1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>FFS:</w:t>
      </w:r>
    </w:p>
    <w:p w14:paraId="25327E7E" w14:textId="77777777" w:rsidR="00E025BC" w:rsidRPr="005930A0" w:rsidRDefault="00E025BC" w:rsidP="00E025BC">
      <w:pPr>
        <w:numPr>
          <w:ilvl w:val="2"/>
          <w:numId w:val="13"/>
        </w:numPr>
        <w:jc w:val="both"/>
        <w:rPr>
          <w:rFonts w:eastAsia="MS Mincho"/>
          <w:lang w:eastAsia="en-GB"/>
        </w:rPr>
      </w:pPr>
      <w:r w:rsidRPr="005930A0">
        <w:rPr>
          <w:rFonts w:eastAsia="MS Mincho"/>
          <w:lang w:eastAsia="en-GB"/>
        </w:rPr>
        <w:t xml:space="preserve">Whether SL RS is transmitted in a stand-alone manner for SL RLM/RLF </w:t>
      </w:r>
    </w:p>
    <w:p w14:paraId="1D2B61D8" w14:textId="77777777" w:rsidR="00E025BC" w:rsidRPr="0073062A" w:rsidRDefault="00E025BC" w:rsidP="00E025BC">
      <w:pPr>
        <w:rPr>
          <w:b/>
        </w:rPr>
      </w:pPr>
      <w:r w:rsidRPr="0073062A">
        <w:rPr>
          <w:highlight w:val="green"/>
        </w:rPr>
        <w:t>Agreements</w:t>
      </w:r>
      <w:r w:rsidRPr="0073062A">
        <w:rPr>
          <w:b/>
        </w:rPr>
        <w:t>:</w:t>
      </w:r>
    </w:p>
    <w:p w14:paraId="24556C8B" w14:textId="77777777" w:rsidR="00E025BC" w:rsidRPr="0073062A" w:rsidRDefault="00E025BC" w:rsidP="00E025BC">
      <w:pPr>
        <w:pStyle w:val="3GPPAgreements"/>
        <w:numPr>
          <w:ilvl w:val="0"/>
          <w:numId w:val="15"/>
        </w:numPr>
        <w:rPr>
          <w:sz w:val="20"/>
        </w:rPr>
      </w:pPr>
      <w:r w:rsidRPr="0073062A">
        <w:rPr>
          <w:sz w:val="20"/>
        </w:rPr>
        <w:t xml:space="preserve">Regarding metric for </w:t>
      </w:r>
      <w:r w:rsidRPr="0073062A">
        <w:rPr>
          <w:sz w:val="20"/>
          <w:lang w:val="en-GB"/>
        </w:rPr>
        <w:t>SL RLM/RLF declaration, RAN1 discussed the following (to be further studied):</w:t>
      </w:r>
    </w:p>
    <w:p w14:paraId="7C31D880" w14:textId="77777777" w:rsidR="00E025BC" w:rsidRPr="0073062A" w:rsidRDefault="00E025BC" w:rsidP="00E025B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73062A">
        <w:t xml:space="preserve">Reuse IS/OOS metric in </w:t>
      </w:r>
      <w:proofErr w:type="spellStart"/>
      <w:r w:rsidRPr="0073062A">
        <w:t>Uu</w:t>
      </w:r>
      <w:proofErr w:type="spellEnd"/>
      <w:r w:rsidRPr="0073062A">
        <w:t xml:space="preserve"> RLM as much as possible but considering the condition that </w:t>
      </w:r>
      <w:r w:rsidRPr="0073062A">
        <w:rPr>
          <w:lang w:val="en-US" w:eastAsia="zh-CN"/>
        </w:rPr>
        <w:t>RAN1 has no intention to introduce RS transmitted in a periodic manner only for SL RLM purposes</w:t>
      </w:r>
    </w:p>
    <w:p w14:paraId="1F4B95B2" w14:textId="77777777" w:rsidR="00E025BC" w:rsidRPr="0073062A" w:rsidRDefault="00E025BC" w:rsidP="00E025BC">
      <w:pPr>
        <w:pStyle w:val="3GPPAgreements"/>
        <w:numPr>
          <w:ilvl w:val="1"/>
          <w:numId w:val="26"/>
        </w:numPr>
        <w:rPr>
          <w:sz w:val="20"/>
        </w:rPr>
      </w:pPr>
      <w:r w:rsidRPr="0073062A">
        <w:rPr>
          <w:sz w:val="20"/>
        </w:rPr>
        <w:t>Other metrics, e.g., congestion control metric (similar to CBR in LTE), consecutive HARQ-NACKs, etc.</w:t>
      </w:r>
    </w:p>
    <w:p w14:paraId="31BA966C" w14:textId="77777777" w:rsidR="00E025BC" w:rsidRPr="0073062A" w:rsidRDefault="00E025BC" w:rsidP="00E025BC">
      <w:pPr>
        <w:pStyle w:val="3GPPAgreements"/>
        <w:numPr>
          <w:ilvl w:val="1"/>
          <w:numId w:val="26"/>
        </w:numPr>
        <w:rPr>
          <w:sz w:val="20"/>
        </w:rPr>
      </w:pPr>
      <w:r w:rsidRPr="0073062A">
        <w:rPr>
          <w:sz w:val="20"/>
        </w:rPr>
        <w:t>Note: RAN1 expects further input from RAN2 to further progress on this topic</w:t>
      </w:r>
    </w:p>
    <w:p w14:paraId="5E296F05" w14:textId="24B202C8" w:rsidR="00E025BC" w:rsidRPr="0093080E" w:rsidRDefault="00E025BC" w:rsidP="00E025BC">
      <w:pPr>
        <w:rPr>
          <w:lang w:val="en-US"/>
        </w:rPr>
      </w:pPr>
      <w:r w:rsidRPr="0073062A">
        <w:rPr>
          <w:lang w:val="en-US"/>
        </w:rPr>
        <w:lastRenderedPageBreak/>
        <w:t xml:space="preserve">To prepare reply LS using the above two agreements – </w:t>
      </w:r>
      <w:proofErr w:type="spellStart"/>
      <w:r w:rsidRPr="0073062A">
        <w:rPr>
          <w:lang w:val="en-US"/>
        </w:rPr>
        <w:t>Moonil</w:t>
      </w:r>
      <w:proofErr w:type="spellEnd"/>
      <w:r w:rsidRPr="0073062A">
        <w:rPr>
          <w:lang w:val="en-US"/>
        </w:rPr>
        <w:t xml:space="preserve"> (IDC), </w:t>
      </w:r>
      <w:hyperlink r:id="rId25" w:history="1">
        <w:r w:rsidRPr="005E6AEF">
          <w:rPr>
            <w:rStyle w:val="Hyperlink"/>
            <w:b/>
            <w:lang w:val="en-US"/>
          </w:rPr>
          <w:t>R1-1905788</w:t>
        </w:r>
      </w:hyperlink>
      <w:r>
        <w:rPr>
          <w:b/>
          <w:lang w:val="en-US"/>
        </w:rPr>
        <w:t xml:space="preserve">, </w:t>
      </w:r>
      <w:r w:rsidRPr="0093080E">
        <w:rPr>
          <w:lang w:val="en-US"/>
        </w:rPr>
        <w:t xml:space="preserve">which is </w:t>
      </w:r>
      <w:r w:rsidRPr="0093080E">
        <w:rPr>
          <w:highlight w:val="green"/>
          <w:lang w:val="en-US"/>
        </w:rPr>
        <w:t xml:space="preserve">approved </w:t>
      </w:r>
      <w:r w:rsidRPr="0093080E">
        <w:rPr>
          <w:lang w:val="en-US"/>
        </w:rPr>
        <w:t>with the following update:</w:t>
      </w:r>
    </w:p>
    <w:p w14:paraId="7694FF16" w14:textId="77777777" w:rsidR="00E025BC" w:rsidRPr="0093080E" w:rsidRDefault="00E025BC" w:rsidP="00E025BC">
      <w:pPr>
        <w:rPr>
          <w:rFonts w:cs="Times"/>
          <w:lang w:val="en-US"/>
        </w:rPr>
      </w:pPr>
      <w:r w:rsidRPr="0093080E">
        <w:rPr>
          <w:rFonts w:cs="Times"/>
          <w:lang w:eastAsia="zh-CN"/>
        </w:rPr>
        <w:t xml:space="preserve">RAN1 has agreed that no new reference signal dedicated to SL RLM is introduced and existing SL RS is reused for SL RLM/RLF </w:t>
      </w:r>
      <w:r w:rsidRPr="0093080E">
        <w:rPr>
          <w:rFonts w:cs="Times"/>
          <w:color w:val="FF0000"/>
          <w:u w:val="single"/>
          <w:lang w:eastAsia="zh-CN"/>
        </w:rPr>
        <w:t>(i.e., a SL RS introduced for other purpose(s) is re</w:t>
      </w:r>
      <w:r>
        <w:rPr>
          <w:rFonts w:cs="Times"/>
          <w:color w:val="FF0000"/>
          <w:u w:val="single"/>
          <w:lang w:eastAsia="zh-CN"/>
        </w:rPr>
        <w:t>us</w:t>
      </w:r>
      <w:r w:rsidRPr="0093080E">
        <w:rPr>
          <w:rFonts w:cs="Times"/>
          <w:color w:val="FF0000"/>
          <w:u w:val="single"/>
          <w:lang w:eastAsia="zh-CN"/>
        </w:rPr>
        <w:t>ed for SL RLM/RLF. The details are still being discussed in RAN1).</w:t>
      </w:r>
    </w:p>
    <w:p w14:paraId="4D0ADAE3" w14:textId="041F12CA" w:rsidR="00E025BC" w:rsidRDefault="00E025BC" w:rsidP="00E025BC">
      <w:pPr>
        <w:rPr>
          <w:lang w:val="en-US"/>
        </w:rPr>
      </w:pPr>
      <w:r>
        <w:rPr>
          <w:lang w:val="en-US"/>
        </w:rPr>
        <w:t xml:space="preserve">Final LS in </w:t>
      </w:r>
      <w:hyperlink r:id="rId26" w:history="1">
        <w:r>
          <w:rPr>
            <w:rStyle w:val="Hyperlink"/>
            <w:highlight w:val="green"/>
            <w:lang w:val="en-US"/>
          </w:rPr>
          <w:t>R1-1905863</w:t>
        </w:r>
      </w:hyperlink>
    </w:p>
    <w:p w14:paraId="347C25E2" w14:textId="77777777" w:rsidR="00E025BC" w:rsidRDefault="00E025BC" w:rsidP="00E025BC">
      <w:pPr>
        <w:rPr>
          <w:lang w:val="en-US"/>
        </w:rPr>
      </w:pPr>
    </w:p>
    <w:p w14:paraId="19C62CC4" w14:textId="77777777" w:rsidR="00E025BC" w:rsidRPr="00B533E3" w:rsidRDefault="00E025BC" w:rsidP="00E025BC">
      <w:pPr>
        <w:rPr>
          <w:lang w:val="en-US"/>
        </w:rPr>
      </w:pPr>
      <w:r w:rsidRPr="00B533E3">
        <w:rPr>
          <w:highlight w:val="green"/>
          <w:lang w:val="en-US"/>
        </w:rPr>
        <w:t>Agreements</w:t>
      </w:r>
      <w:r w:rsidRPr="00B533E3">
        <w:rPr>
          <w:lang w:val="en-US"/>
        </w:rPr>
        <w:t>:</w:t>
      </w:r>
    </w:p>
    <w:p w14:paraId="62B010A0" w14:textId="77777777" w:rsidR="00E025BC" w:rsidRPr="00B533E3" w:rsidRDefault="00E025BC" w:rsidP="00E025BC">
      <w:pPr>
        <w:pStyle w:val="ListParagraph"/>
        <w:numPr>
          <w:ilvl w:val="0"/>
          <w:numId w:val="27"/>
        </w:numPr>
        <w:jc w:val="both"/>
        <w:rPr>
          <w:rFonts w:cs="Calibri"/>
          <w:bCs/>
          <w:iCs/>
          <w:szCs w:val="20"/>
        </w:rPr>
      </w:pPr>
      <w:r w:rsidRPr="00B533E3">
        <w:rPr>
          <w:rFonts w:cs="Calibri"/>
          <w:bCs/>
          <w:iCs/>
          <w:szCs w:val="20"/>
        </w:rPr>
        <w:t xml:space="preserve">For further evaluation of NR V2X, </w:t>
      </w:r>
    </w:p>
    <w:p w14:paraId="177AB786" w14:textId="77777777" w:rsidR="00E025BC" w:rsidRPr="00B533E3" w:rsidRDefault="00E025BC" w:rsidP="00E025BC">
      <w:pPr>
        <w:pStyle w:val="ListParagraph"/>
        <w:numPr>
          <w:ilvl w:val="1"/>
          <w:numId w:val="27"/>
        </w:numPr>
        <w:jc w:val="both"/>
        <w:rPr>
          <w:rFonts w:cs="Calibri"/>
          <w:bCs/>
          <w:iCs/>
          <w:szCs w:val="20"/>
        </w:rPr>
      </w:pPr>
      <w:r w:rsidRPr="00B533E3">
        <w:rPr>
          <w:rFonts w:cs="Calibri"/>
          <w:bCs/>
          <w:iCs/>
          <w:szCs w:val="20"/>
        </w:rPr>
        <w:t>2Tx/2Rx is taken as an additional simulation assumption for FR1.</w:t>
      </w:r>
    </w:p>
    <w:p w14:paraId="201F2A5E" w14:textId="77777777" w:rsidR="00E025BC" w:rsidRPr="00E025BC" w:rsidRDefault="00E025BC" w:rsidP="00226B0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iCs/>
          <w:sz w:val="22"/>
          <w:u w:val="single"/>
          <w:lang w:val="en-US"/>
        </w:rPr>
      </w:pPr>
    </w:p>
    <w:sectPr w:rsidR="00E025BC" w:rsidRPr="00E025BC" w:rsidSect="00CA2848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29D8" w14:textId="77777777" w:rsidR="00C245F0" w:rsidRDefault="00C245F0">
      <w:r>
        <w:separator/>
      </w:r>
    </w:p>
  </w:endnote>
  <w:endnote w:type="continuationSeparator" w:id="0">
    <w:p w14:paraId="33797AD4" w14:textId="77777777" w:rsidR="00C245F0" w:rsidRDefault="00C2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20B0604020202020204"/>
    <w:charset w:val="00"/>
    <w:family w:val="roman"/>
    <w:notTrueType/>
    <w:pitch w:val="default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4BB31" w14:textId="77777777" w:rsidR="008D3EC0" w:rsidRDefault="008D3EC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F1E11BA" w14:textId="77777777" w:rsidR="008D3EC0" w:rsidRDefault="008D3EC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F179" w14:textId="77777777" w:rsidR="008D3EC0" w:rsidRPr="00270202" w:rsidRDefault="008D3EC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70575">
      <w:rPr>
        <w:rStyle w:val="CharChar2"/>
        <w:b/>
        <w:i/>
        <w:noProof/>
        <w:sz w:val="18"/>
      </w:rPr>
      <w:t>17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70575">
      <w:rPr>
        <w:rStyle w:val="CharChar2"/>
        <w:b/>
        <w:i/>
        <w:noProof/>
        <w:sz w:val="18"/>
      </w:rPr>
      <w:t>17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1E62" w14:textId="77777777" w:rsidR="00C245F0" w:rsidRDefault="00C245F0">
      <w:r>
        <w:separator/>
      </w:r>
    </w:p>
  </w:footnote>
  <w:footnote w:type="continuationSeparator" w:id="0">
    <w:p w14:paraId="54559978" w14:textId="77777777" w:rsidR="00C245F0" w:rsidRDefault="00C24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63FF7" w14:textId="77777777" w:rsidR="008D3EC0" w:rsidRDefault="008D3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B15DF"/>
    <w:multiLevelType w:val="hybridMultilevel"/>
    <w:tmpl w:val="65BA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F2FCC"/>
    <w:multiLevelType w:val="hybridMultilevel"/>
    <w:tmpl w:val="A49E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866A9"/>
    <w:multiLevelType w:val="hybridMultilevel"/>
    <w:tmpl w:val="39C83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40300"/>
    <w:multiLevelType w:val="hybridMultilevel"/>
    <w:tmpl w:val="76AA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2FEB0DB8"/>
    <w:multiLevelType w:val="hybridMultilevel"/>
    <w:tmpl w:val="EFB2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E32108"/>
    <w:multiLevelType w:val="hybridMultilevel"/>
    <w:tmpl w:val="D5D8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0D019E"/>
    <w:multiLevelType w:val="hybridMultilevel"/>
    <w:tmpl w:val="86607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F2232"/>
    <w:multiLevelType w:val="hybridMultilevel"/>
    <w:tmpl w:val="33D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D3148"/>
    <w:multiLevelType w:val="hybridMultilevel"/>
    <w:tmpl w:val="C6EC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A01FD"/>
    <w:multiLevelType w:val="hybridMultilevel"/>
    <w:tmpl w:val="D9C02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24D8B"/>
    <w:multiLevelType w:val="hybridMultilevel"/>
    <w:tmpl w:val="3DB48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0F2246"/>
    <w:multiLevelType w:val="hybridMultilevel"/>
    <w:tmpl w:val="00E0E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7"/>
  </w:num>
  <w:num w:numId="9">
    <w:abstractNumId w:val="19"/>
  </w:num>
  <w:num w:numId="10">
    <w:abstractNumId w:val="2"/>
  </w:num>
  <w:num w:numId="11">
    <w:abstractNumId w:val="27"/>
  </w:num>
  <w:num w:numId="12">
    <w:abstractNumId w:val="21"/>
  </w:num>
  <w:num w:numId="13">
    <w:abstractNumId w:val="22"/>
  </w:num>
  <w:num w:numId="14">
    <w:abstractNumId w:val="16"/>
  </w:num>
  <w:num w:numId="15">
    <w:abstractNumId w:val="6"/>
  </w:num>
  <w:num w:numId="16">
    <w:abstractNumId w:val="1"/>
  </w:num>
  <w:num w:numId="17">
    <w:abstractNumId w:val="18"/>
  </w:num>
  <w:num w:numId="18">
    <w:abstractNumId w:val="26"/>
  </w:num>
  <w:num w:numId="19">
    <w:abstractNumId w:val="23"/>
  </w:num>
  <w:num w:numId="20">
    <w:abstractNumId w:val="9"/>
  </w:num>
  <w:num w:numId="21">
    <w:abstractNumId w:val="25"/>
  </w:num>
  <w:num w:numId="22">
    <w:abstractNumId w:val="10"/>
  </w:num>
  <w:num w:numId="23">
    <w:abstractNumId w:val="24"/>
  </w:num>
  <w:num w:numId="24">
    <w:abstractNumId w:val="8"/>
  </w:num>
  <w:num w:numId="25">
    <w:abstractNumId w:val="7"/>
  </w:num>
  <w:num w:numId="26">
    <w:abstractNumId w:val="11"/>
  </w:num>
  <w:num w:numId="2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5D7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59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6EE"/>
    <w:rsid w:val="00015BCB"/>
    <w:rsid w:val="00015CF5"/>
    <w:rsid w:val="000162B2"/>
    <w:rsid w:val="0001633F"/>
    <w:rsid w:val="0001666A"/>
    <w:rsid w:val="000168C0"/>
    <w:rsid w:val="00016DCE"/>
    <w:rsid w:val="000170B6"/>
    <w:rsid w:val="0001729B"/>
    <w:rsid w:val="00017309"/>
    <w:rsid w:val="00017940"/>
    <w:rsid w:val="00017F0E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2B47"/>
    <w:rsid w:val="0002393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1B"/>
    <w:rsid w:val="00030F74"/>
    <w:rsid w:val="00030FB3"/>
    <w:rsid w:val="00031242"/>
    <w:rsid w:val="00031319"/>
    <w:rsid w:val="00031CE1"/>
    <w:rsid w:val="00031E09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AF9"/>
    <w:rsid w:val="00033B86"/>
    <w:rsid w:val="00033E5C"/>
    <w:rsid w:val="000344CC"/>
    <w:rsid w:val="00034922"/>
    <w:rsid w:val="000349B7"/>
    <w:rsid w:val="00034B5B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311"/>
    <w:rsid w:val="00042527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ACD"/>
    <w:rsid w:val="00045BDD"/>
    <w:rsid w:val="00045F22"/>
    <w:rsid w:val="00046743"/>
    <w:rsid w:val="000468A0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480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42C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4E4C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39B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281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6E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CBF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9EB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2C2"/>
    <w:rsid w:val="0008731C"/>
    <w:rsid w:val="0008760B"/>
    <w:rsid w:val="00087881"/>
    <w:rsid w:val="00087BAB"/>
    <w:rsid w:val="00087CE7"/>
    <w:rsid w:val="00087E29"/>
    <w:rsid w:val="00087F91"/>
    <w:rsid w:val="000900A9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926"/>
    <w:rsid w:val="00094BA2"/>
    <w:rsid w:val="00094FC6"/>
    <w:rsid w:val="00095055"/>
    <w:rsid w:val="00095583"/>
    <w:rsid w:val="00095671"/>
    <w:rsid w:val="00095920"/>
    <w:rsid w:val="00095A20"/>
    <w:rsid w:val="00095F53"/>
    <w:rsid w:val="0009612D"/>
    <w:rsid w:val="0009630E"/>
    <w:rsid w:val="0009653B"/>
    <w:rsid w:val="000965AF"/>
    <w:rsid w:val="0009680E"/>
    <w:rsid w:val="000968D8"/>
    <w:rsid w:val="0009709B"/>
    <w:rsid w:val="000976BF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211"/>
    <w:rsid w:val="000A23B7"/>
    <w:rsid w:val="000A2CEF"/>
    <w:rsid w:val="000A2D6B"/>
    <w:rsid w:val="000A2D70"/>
    <w:rsid w:val="000A2FAB"/>
    <w:rsid w:val="000A351D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A4B"/>
    <w:rsid w:val="000A4B74"/>
    <w:rsid w:val="000A50F3"/>
    <w:rsid w:val="000A52B9"/>
    <w:rsid w:val="000A54BA"/>
    <w:rsid w:val="000A54DF"/>
    <w:rsid w:val="000A555B"/>
    <w:rsid w:val="000A5AE2"/>
    <w:rsid w:val="000A61CB"/>
    <w:rsid w:val="000A64B8"/>
    <w:rsid w:val="000A6788"/>
    <w:rsid w:val="000A6AC6"/>
    <w:rsid w:val="000A6C17"/>
    <w:rsid w:val="000A6CFE"/>
    <w:rsid w:val="000A6D35"/>
    <w:rsid w:val="000A6F16"/>
    <w:rsid w:val="000A70BA"/>
    <w:rsid w:val="000A7396"/>
    <w:rsid w:val="000A744D"/>
    <w:rsid w:val="000A7C88"/>
    <w:rsid w:val="000A7CD2"/>
    <w:rsid w:val="000A7E17"/>
    <w:rsid w:val="000A7FF2"/>
    <w:rsid w:val="000B014A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DF3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34D"/>
    <w:rsid w:val="000C2A25"/>
    <w:rsid w:val="000C2CA1"/>
    <w:rsid w:val="000C2DE1"/>
    <w:rsid w:val="000C2FDD"/>
    <w:rsid w:val="000C3321"/>
    <w:rsid w:val="000C393F"/>
    <w:rsid w:val="000C3987"/>
    <w:rsid w:val="000C3D70"/>
    <w:rsid w:val="000C3F16"/>
    <w:rsid w:val="000C42D8"/>
    <w:rsid w:val="000C4367"/>
    <w:rsid w:val="000C4C15"/>
    <w:rsid w:val="000C4C76"/>
    <w:rsid w:val="000C4DDD"/>
    <w:rsid w:val="000C4F47"/>
    <w:rsid w:val="000C550B"/>
    <w:rsid w:val="000C5759"/>
    <w:rsid w:val="000C5E7D"/>
    <w:rsid w:val="000C628A"/>
    <w:rsid w:val="000C673C"/>
    <w:rsid w:val="000C69D5"/>
    <w:rsid w:val="000C69F8"/>
    <w:rsid w:val="000C71D9"/>
    <w:rsid w:val="000C723D"/>
    <w:rsid w:val="000C727B"/>
    <w:rsid w:val="000C73F4"/>
    <w:rsid w:val="000C7590"/>
    <w:rsid w:val="000C7C3E"/>
    <w:rsid w:val="000D037E"/>
    <w:rsid w:val="000D0890"/>
    <w:rsid w:val="000D0A0F"/>
    <w:rsid w:val="000D0AB8"/>
    <w:rsid w:val="000D0BCC"/>
    <w:rsid w:val="000D0F55"/>
    <w:rsid w:val="000D0F9A"/>
    <w:rsid w:val="000D148D"/>
    <w:rsid w:val="000D14EB"/>
    <w:rsid w:val="000D1610"/>
    <w:rsid w:val="000D1737"/>
    <w:rsid w:val="000D174E"/>
    <w:rsid w:val="000D1A02"/>
    <w:rsid w:val="000D1B62"/>
    <w:rsid w:val="000D1EA7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3F07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F9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92"/>
    <w:rsid w:val="000E48CD"/>
    <w:rsid w:val="000E4ACA"/>
    <w:rsid w:val="000E4BC7"/>
    <w:rsid w:val="000E4C9B"/>
    <w:rsid w:val="000E4D01"/>
    <w:rsid w:val="000E51DC"/>
    <w:rsid w:val="000E5278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88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0F6"/>
    <w:rsid w:val="000F24C7"/>
    <w:rsid w:val="000F2965"/>
    <w:rsid w:val="000F2BF7"/>
    <w:rsid w:val="000F2F54"/>
    <w:rsid w:val="000F3353"/>
    <w:rsid w:val="000F34C7"/>
    <w:rsid w:val="000F365C"/>
    <w:rsid w:val="000F37F8"/>
    <w:rsid w:val="000F382B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3F7"/>
    <w:rsid w:val="00100491"/>
    <w:rsid w:val="0010067A"/>
    <w:rsid w:val="00100C30"/>
    <w:rsid w:val="00100F9F"/>
    <w:rsid w:val="00101240"/>
    <w:rsid w:val="00101489"/>
    <w:rsid w:val="00101513"/>
    <w:rsid w:val="00101A0E"/>
    <w:rsid w:val="00101ACB"/>
    <w:rsid w:val="00101ACE"/>
    <w:rsid w:val="00101B82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4F7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5EBF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042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8ED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9B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3B1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3D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12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B4C"/>
    <w:rsid w:val="00131626"/>
    <w:rsid w:val="00131683"/>
    <w:rsid w:val="0013176A"/>
    <w:rsid w:val="00131AC6"/>
    <w:rsid w:val="00132181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26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89C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609"/>
    <w:rsid w:val="0014471E"/>
    <w:rsid w:val="00144738"/>
    <w:rsid w:val="0014491B"/>
    <w:rsid w:val="00144B3F"/>
    <w:rsid w:val="00144D81"/>
    <w:rsid w:val="00144E04"/>
    <w:rsid w:val="00144E65"/>
    <w:rsid w:val="00144FC7"/>
    <w:rsid w:val="00145484"/>
    <w:rsid w:val="001454C4"/>
    <w:rsid w:val="00145CFA"/>
    <w:rsid w:val="00146129"/>
    <w:rsid w:val="0014624C"/>
    <w:rsid w:val="001462D8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E2B"/>
    <w:rsid w:val="00152066"/>
    <w:rsid w:val="00152608"/>
    <w:rsid w:val="00152803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C99"/>
    <w:rsid w:val="00155F7A"/>
    <w:rsid w:val="00156260"/>
    <w:rsid w:val="00156334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063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30A"/>
    <w:rsid w:val="001746D5"/>
    <w:rsid w:val="00174DDB"/>
    <w:rsid w:val="00174F2F"/>
    <w:rsid w:val="001750DA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07"/>
    <w:rsid w:val="00177580"/>
    <w:rsid w:val="00177711"/>
    <w:rsid w:val="0017792A"/>
    <w:rsid w:val="00177A0D"/>
    <w:rsid w:val="00177B52"/>
    <w:rsid w:val="00177DFF"/>
    <w:rsid w:val="00177EBD"/>
    <w:rsid w:val="001800DB"/>
    <w:rsid w:val="00180149"/>
    <w:rsid w:val="0018016C"/>
    <w:rsid w:val="0018035D"/>
    <w:rsid w:val="00180E3A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6C1"/>
    <w:rsid w:val="00186AD7"/>
    <w:rsid w:val="00186B4D"/>
    <w:rsid w:val="00186DCB"/>
    <w:rsid w:val="00186E50"/>
    <w:rsid w:val="00186F58"/>
    <w:rsid w:val="001872CD"/>
    <w:rsid w:val="00187663"/>
    <w:rsid w:val="0018767B"/>
    <w:rsid w:val="00190307"/>
    <w:rsid w:val="00190927"/>
    <w:rsid w:val="00190BD5"/>
    <w:rsid w:val="00190C7B"/>
    <w:rsid w:val="0019170D"/>
    <w:rsid w:val="00191727"/>
    <w:rsid w:val="00191A2B"/>
    <w:rsid w:val="00191EBF"/>
    <w:rsid w:val="00192377"/>
    <w:rsid w:val="001923DB"/>
    <w:rsid w:val="001925E5"/>
    <w:rsid w:val="001927B9"/>
    <w:rsid w:val="00192829"/>
    <w:rsid w:val="00192840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1B2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66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31"/>
    <w:rsid w:val="001A34F4"/>
    <w:rsid w:val="001A35B2"/>
    <w:rsid w:val="001A36CF"/>
    <w:rsid w:val="001A3974"/>
    <w:rsid w:val="001A39C8"/>
    <w:rsid w:val="001A3EEA"/>
    <w:rsid w:val="001A3F0F"/>
    <w:rsid w:val="001A3FA5"/>
    <w:rsid w:val="001A4EDF"/>
    <w:rsid w:val="001A5174"/>
    <w:rsid w:val="001A528C"/>
    <w:rsid w:val="001A5500"/>
    <w:rsid w:val="001A5539"/>
    <w:rsid w:val="001A59F8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0A1"/>
    <w:rsid w:val="001C144B"/>
    <w:rsid w:val="001C16A9"/>
    <w:rsid w:val="001C191F"/>
    <w:rsid w:val="001C19D4"/>
    <w:rsid w:val="001C1B6A"/>
    <w:rsid w:val="001C1E53"/>
    <w:rsid w:val="001C1ECB"/>
    <w:rsid w:val="001C1FFA"/>
    <w:rsid w:val="001C211D"/>
    <w:rsid w:val="001C2C23"/>
    <w:rsid w:val="001C2E60"/>
    <w:rsid w:val="001C325F"/>
    <w:rsid w:val="001C3474"/>
    <w:rsid w:val="001C356F"/>
    <w:rsid w:val="001C3C58"/>
    <w:rsid w:val="001C3DC6"/>
    <w:rsid w:val="001C3EAE"/>
    <w:rsid w:val="001C40F0"/>
    <w:rsid w:val="001C4452"/>
    <w:rsid w:val="001C4B2E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33"/>
    <w:rsid w:val="001D1258"/>
    <w:rsid w:val="001D13B0"/>
    <w:rsid w:val="001D19F8"/>
    <w:rsid w:val="001D1A00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09"/>
    <w:rsid w:val="001D572E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94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AC0"/>
    <w:rsid w:val="001E5B18"/>
    <w:rsid w:val="001E5BB2"/>
    <w:rsid w:val="001E5D1F"/>
    <w:rsid w:val="001E6446"/>
    <w:rsid w:val="001E64C7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23"/>
    <w:rsid w:val="001F0546"/>
    <w:rsid w:val="001F0811"/>
    <w:rsid w:val="001F0CEF"/>
    <w:rsid w:val="001F0DDF"/>
    <w:rsid w:val="001F10B8"/>
    <w:rsid w:val="001F158C"/>
    <w:rsid w:val="001F15ED"/>
    <w:rsid w:val="001F1680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2BC"/>
    <w:rsid w:val="001F4570"/>
    <w:rsid w:val="001F45E8"/>
    <w:rsid w:val="001F4607"/>
    <w:rsid w:val="001F4AE1"/>
    <w:rsid w:val="001F4E57"/>
    <w:rsid w:val="001F4F42"/>
    <w:rsid w:val="001F5276"/>
    <w:rsid w:val="001F53A2"/>
    <w:rsid w:val="001F542D"/>
    <w:rsid w:val="001F5448"/>
    <w:rsid w:val="001F54CA"/>
    <w:rsid w:val="001F5527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A9"/>
    <w:rsid w:val="00202D2E"/>
    <w:rsid w:val="00203159"/>
    <w:rsid w:val="002031E9"/>
    <w:rsid w:val="002032D0"/>
    <w:rsid w:val="00203A6E"/>
    <w:rsid w:val="00203F00"/>
    <w:rsid w:val="00203F5C"/>
    <w:rsid w:val="00204565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3D9"/>
    <w:rsid w:val="002075EC"/>
    <w:rsid w:val="0020760D"/>
    <w:rsid w:val="00207613"/>
    <w:rsid w:val="002076EE"/>
    <w:rsid w:val="002077E2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257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6E5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6E2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9BD"/>
    <w:rsid w:val="00224A9B"/>
    <w:rsid w:val="00224C25"/>
    <w:rsid w:val="00225C1C"/>
    <w:rsid w:val="00225DB5"/>
    <w:rsid w:val="0022657F"/>
    <w:rsid w:val="0022683F"/>
    <w:rsid w:val="002269A7"/>
    <w:rsid w:val="00226B06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8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D80"/>
    <w:rsid w:val="00232E9D"/>
    <w:rsid w:val="00232FF5"/>
    <w:rsid w:val="00233301"/>
    <w:rsid w:val="0023361E"/>
    <w:rsid w:val="00233657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802"/>
    <w:rsid w:val="00237C6F"/>
    <w:rsid w:val="00237D22"/>
    <w:rsid w:val="002400E7"/>
    <w:rsid w:val="002406CB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568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0A5"/>
    <w:rsid w:val="00245492"/>
    <w:rsid w:val="00245587"/>
    <w:rsid w:val="002456CD"/>
    <w:rsid w:val="002458FD"/>
    <w:rsid w:val="00245A41"/>
    <w:rsid w:val="00245B70"/>
    <w:rsid w:val="00245B85"/>
    <w:rsid w:val="00245D7D"/>
    <w:rsid w:val="00245D99"/>
    <w:rsid w:val="00245E39"/>
    <w:rsid w:val="00245FBA"/>
    <w:rsid w:val="002466C2"/>
    <w:rsid w:val="00246861"/>
    <w:rsid w:val="00246C52"/>
    <w:rsid w:val="00246E8C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61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A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050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AC9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575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A8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3CF"/>
    <w:rsid w:val="0028052D"/>
    <w:rsid w:val="00280540"/>
    <w:rsid w:val="00280648"/>
    <w:rsid w:val="00280684"/>
    <w:rsid w:val="0028073A"/>
    <w:rsid w:val="002807B4"/>
    <w:rsid w:val="00280851"/>
    <w:rsid w:val="00280960"/>
    <w:rsid w:val="0028140A"/>
    <w:rsid w:val="002817DC"/>
    <w:rsid w:val="00281DD0"/>
    <w:rsid w:val="00281E7E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3D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A16"/>
    <w:rsid w:val="00290CAA"/>
    <w:rsid w:val="00290FC4"/>
    <w:rsid w:val="00291403"/>
    <w:rsid w:val="0029178F"/>
    <w:rsid w:val="002918DE"/>
    <w:rsid w:val="00291B01"/>
    <w:rsid w:val="00291E3B"/>
    <w:rsid w:val="00292235"/>
    <w:rsid w:val="002924AA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B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6CA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67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24A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19"/>
    <w:rsid w:val="002B32BC"/>
    <w:rsid w:val="002B340B"/>
    <w:rsid w:val="002B34AE"/>
    <w:rsid w:val="002B3718"/>
    <w:rsid w:val="002B39ED"/>
    <w:rsid w:val="002B3C67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E06"/>
    <w:rsid w:val="002C02FF"/>
    <w:rsid w:val="002C04C2"/>
    <w:rsid w:val="002C0708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2DB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CE0"/>
    <w:rsid w:val="002D2D87"/>
    <w:rsid w:val="002D3271"/>
    <w:rsid w:val="002D32F7"/>
    <w:rsid w:val="002D3848"/>
    <w:rsid w:val="002D3968"/>
    <w:rsid w:val="002D3C7D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C27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002"/>
    <w:rsid w:val="002E448B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2C0"/>
    <w:rsid w:val="002E7321"/>
    <w:rsid w:val="002E784D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323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6"/>
    <w:rsid w:val="00300FB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6B1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AA"/>
    <w:rsid w:val="003065FB"/>
    <w:rsid w:val="00306895"/>
    <w:rsid w:val="003068F4"/>
    <w:rsid w:val="003069B7"/>
    <w:rsid w:val="00306C20"/>
    <w:rsid w:val="0030729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D48"/>
    <w:rsid w:val="00314F34"/>
    <w:rsid w:val="0031599D"/>
    <w:rsid w:val="00315B92"/>
    <w:rsid w:val="00315F72"/>
    <w:rsid w:val="0031601F"/>
    <w:rsid w:val="00316072"/>
    <w:rsid w:val="0031607D"/>
    <w:rsid w:val="00316265"/>
    <w:rsid w:val="0031626D"/>
    <w:rsid w:val="0031639C"/>
    <w:rsid w:val="00316B1E"/>
    <w:rsid w:val="00316BF5"/>
    <w:rsid w:val="00316C58"/>
    <w:rsid w:val="00316E46"/>
    <w:rsid w:val="00316F92"/>
    <w:rsid w:val="00317050"/>
    <w:rsid w:val="003170C9"/>
    <w:rsid w:val="00317884"/>
    <w:rsid w:val="00317ED3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09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B14"/>
    <w:rsid w:val="00330C30"/>
    <w:rsid w:val="00330DE8"/>
    <w:rsid w:val="00331406"/>
    <w:rsid w:val="003314D9"/>
    <w:rsid w:val="0033180A"/>
    <w:rsid w:val="00331BCC"/>
    <w:rsid w:val="003321C3"/>
    <w:rsid w:val="00332962"/>
    <w:rsid w:val="00332B77"/>
    <w:rsid w:val="00332C85"/>
    <w:rsid w:val="00333049"/>
    <w:rsid w:val="003339A1"/>
    <w:rsid w:val="0033443F"/>
    <w:rsid w:val="00334F23"/>
    <w:rsid w:val="00335250"/>
    <w:rsid w:val="00335664"/>
    <w:rsid w:val="0033592C"/>
    <w:rsid w:val="00335A14"/>
    <w:rsid w:val="00335DF1"/>
    <w:rsid w:val="00335E2A"/>
    <w:rsid w:val="00336225"/>
    <w:rsid w:val="00336766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5BD9"/>
    <w:rsid w:val="0034668E"/>
    <w:rsid w:val="00346D3D"/>
    <w:rsid w:val="00346F85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862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419"/>
    <w:rsid w:val="0036262C"/>
    <w:rsid w:val="00362835"/>
    <w:rsid w:val="0036288F"/>
    <w:rsid w:val="00362C5A"/>
    <w:rsid w:val="003635DD"/>
    <w:rsid w:val="00363649"/>
    <w:rsid w:val="00363F7A"/>
    <w:rsid w:val="00364A63"/>
    <w:rsid w:val="00365351"/>
    <w:rsid w:val="0036561B"/>
    <w:rsid w:val="0036616D"/>
    <w:rsid w:val="003666A4"/>
    <w:rsid w:val="003667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8E8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982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FA0"/>
    <w:rsid w:val="0039122C"/>
    <w:rsid w:val="0039124D"/>
    <w:rsid w:val="003914C2"/>
    <w:rsid w:val="00391A92"/>
    <w:rsid w:val="00391B43"/>
    <w:rsid w:val="00391B90"/>
    <w:rsid w:val="003920DF"/>
    <w:rsid w:val="003924C7"/>
    <w:rsid w:val="003926BE"/>
    <w:rsid w:val="00392DB8"/>
    <w:rsid w:val="00393058"/>
    <w:rsid w:val="003933E7"/>
    <w:rsid w:val="00393651"/>
    <w:rsid w:val="00393B78"/>
    <w:rsid w:val="00393FB1"/>
    <w:rsid w:val="0039444E"/>
    <w:rsid w:val="0039451B"/>
    <w:rsid w:val="003945D5"/>
    <w:rsid w:val="00394775"/>
    <w:rsid w:val="0039480E"/>
    <w:rsid w:val="00394B44"/>
    <w:rsid w:val="00394C79"/>
    <w:rsid w:val="00394F0C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4F7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114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1F9B"/>
    <w:rsid w:val="003B21B1"/>
    <w:rsid w:val="003B2672"/>
    <w:rsid w:val="003B2AB9"/>
    <w:rsid w:val="003B2B79"/>
    <w:rsid w:val="003B2DAD"/>
    <w:rsid w:val="003B2DB4"/>
    <w:rsid w:val="003B3435"/>
    <w:rsid w:val="003B4482"/>
    <w:rsid w:val="003B48A0"/>
    <w:rsid w:val="003B49F8"/>
    <w:rsid w:val="003B4FC5"/>
    <w:rsid w:val="003B5469"/>
    <w:rsid w:val="003B5699"/>
    <w:rsid w:val="003B570F"/>
    <w:rsid w:val="003B5B57"/>
    <w:rsid w:val="003B5B7E"/>
    <w:rsid w:val="003B5E0B"/>
    <w:rsid w:val="003B5E30"/>
    <w:rsid w:val="003B60E1"/>
    <w:rsid w:val="003B6194"/>
    <w:rsid w:val="003B62B9"/>
    <w:rsid w:val="003B633C"/>
    <w:rsid w:val="003B6BFD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5598"/>
    <w:rsid w:val="003C643E"/>
    <w:rsid w:val="003C6448"/>
    <w:rsid w:val="003C6580"/>
    <w:rsid w:val="003C6B92"/>
    <w:rsid w:val="003C6DAA"/>
    <w:rsid w:val="003C6FA0"/>
    <w:rsid w:val="003C706A"/>
    <w:rsid w:val="003C7459"/>
    <w:rsid w:val="003C78C0"/>
    <w:rsid w:val="003C79A4"/>
    <w:rsid w:val="003C7D6A"/>
    <w:rsid w:val="003D01FB"/>
    <w:rsid w:val="003D0332"/>
    <w:rsid w:val="003D047B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F7F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3F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CD4"/>
    <w:rsid w:val="003D5DBE"/>
    <w:rsid w:val="003D60D5"/>
    <w:rsid w:val="003D6334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128"/>
    <w:rsid w:val="003E1304"/>
    <w:rsid w:val="003E13F6"/>
    <w:rsid w:val="003E15AA"/>
    <w:rsid w:val="003E1748"/>
    <w:rsid w:val="003E1CF4"/>
    <w:rsid w:val="003E1FAC"/>
    <w:rsid w:val="003E20C9"/>
    <w:rsid w:val="003E217A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1F2"/>
    <w:rsid w:val="003E52EB"/>
    <w:rsid w:val="003E565A"/>
    <w:rsid w:val="003E56CD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EF1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95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D79"/>
    <w:rsid w:val="003F316D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8DF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9B"/>
    <w:rsid w:val="003F75DD"/>
    <w:rsid w:val="003F7D3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74E"/>
    <w:rsid w:val="00406BAF"/>
    <w:rsid w:val="00406E5C"/>
    <w:rsid w:val="00406F4B"/>
    <w:rsid w:val="00406FBD"/>
    <w:rsid w:val="004073B0"/>
    <w:rsid w:val="0040758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855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DA1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58"/>
    <w:rsid w:val="0042156E"/>
    <w:rsid w:val="00421EC5"/>
    <w:rsid w:val="004222BF"/>
    <w:rsid w:val="00422399"/>
    <w:rsid w:val="00422513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6DE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D3"/>
    <w:rsid w:val="00432565"/>
    <w:rsid w:val="0043270B"/>
    <w:rsid w:val="00432780"/>
    <w:rsid w:val="00432DB9"/>
    <w:rsid w:val="00432E64"/>
    <w:rsid w:val="00432F8F"/>
    <w:rsid w:val="00432F9E"/>
    <w:rsid w:val="00433065"/>
    <w:rsid w:val="004330EC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94A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A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35A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DAE"/>
    <w:rsid w:val="00442346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DB3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C6"/>
    <w:rsid w:val="00447230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1DEE"/>
    <w:rsid w:val="0045212B"/>
    <w:rsid w:val="00452446"/>
    <w:rsid w:val="004527C0"/>
    <w:rsid w:val="00453871"/>
    <w:rsid w:val="00453DEF"/>
    <w:rsid w:val="004540DB"/>
    <w:rsid w:val="004543E4"/>
    <w:rsid w:val="00454644"/>
    <w:rsid w:val="004548E5"/>
    <w:rsid w:val="00454F08"/>
    <w:rsid w:val="00455105"/>
    <w:rsid w:val="004551D0"/>
    <w:rsid w:val="004559BE"/>
    <w:rsid w:val="00455C09"/>
    <w:rsid w:val="00455CFA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795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C3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529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58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311"/>
    <w:rsid w:val="00472A35"/>
    <w:rsid w:val="00472ACB"/>
    <w:rsid w:val="00472DCC"/>
    <w:rsid w:val="00473065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9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530"/>
    <w:rsid w:val="0048268E"/>
    <w:rsid w:val="004827D4"/>
    <w:rsid w:val="004828DE"/>
    <w:rsid w:val="00482943"/>
    <w:rsid w:val="00482ADC"/>
    <w:rsid w:val="00482B1F"/>
    <w:rsid w:val="00482BAD"/>
    <w:rsid w:val="00482F8B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10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686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7BB"/>
    <w:rsid w:val="004A0C3C"/>
    <w:rsid w:val="004A0E00"/>
    <w:rsid w:val="004A1150"/>
    <w:rsid w:val="004A141F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971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70F"/>
    <w:rsid w:val="004A7EE7"/>
    <w:rsid w:val="004A7FB0"/>
    <w:rsid w:val="004A7FF9"/>
    <w:rsid w:val="004B0043"/>
    <w:rsid w:val="004B0706"/>
    <w:rsid w:val="004B0787"/>
    <w:rsid w:val="004B0D4E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68B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030"/>
    <w:rsid w:val="004B453E"/>
    <w:rsid w:val="004B45A2"/>
    <w:rsid w:val="004B45B7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D1D"/>
    <w:rsid w:val="004B6FFB"/>
    <w:rsid w:val="004B74B7"/>
    <w:rsid w:val="004B763F"/>
    <w:rsid w:val="004B774C"/>
    <w:rsid w:val="004B777D"/>
    <w:rsid w:val="004B7782"/>
    <w:rsid w:val="004B795F"/>
    <w:rsid w:val="004B7AB0"/>
    <w:rsid w:val="004B7BA5"/>
    <w:rsid w:val="004B7C7F"/>
    <w:rsid w:val="004B7DC5"/>
    <w:rsid w:val="004C025C"/>
    <w:rsid w:val="004C0346"/>
    <w:rsid w:val="004C03CC"/>
    <w:rsid w:val="004C0561"/>
    <w:rsid w:val="004C0B5B"/>
    <w:rsid w:val="004C0F99"/>
    <w:rsid w:val="004C0FA3"/>
    <w:rsid w:val="004C102A"/>
    <w:rsid w:val="004C1096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13B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292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29"/>
    <w:rsid w:val="004D0E42"/>
    <w:rsid w:val="004D145D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D95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B6F"/>
    <w:rsid w:val="004D7F8C"/>
    <w:rsid w:val="004E0033"/>
    <w:rsid w:val="004E03BE"/>
    <w:rsid w:val="004E05E8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E02"/>
    <w:rsid w:val="004E4F85"/>
    <w:rsid w:val="004E503D"/>
    <w:rsid w:val="004E53AE"/>
    <w:rsid w:val="004E5449"/>
    <w:rsid w:val="004E5815"/>
    <w:rsid w:val="004E5BAB"/>
    <w:rsid w:val="004E5C61"/>
    <w:rsid w:val="004E5EC9"/>
    <w:rsid w:val="004E6158"/>
    <w:rsid w:val="004E6184"/>
    <w:rsid w:val="004E61A8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B57"/>
    <w:rsid w:val="004F3CD0"/>
    <w:rsid w:val="004F3DD1"/>
    <w:rsid w:val="004F40F1"/>
    <w:rsid w:val="004F4758"/>
    <w:rsid w:val="004F4760"/>
    <w:rsid w:val="004F4E53"/>
    <w:rsid w:val="004F4F81"/>
    <w:rsid w:val="004F5818"/>
    <w:rsid w:val="004F58AB"/>
    <w:rsid w:val="004F5E2A"/>
    <w:rsid w:val="004F6389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43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521"/>
    <w:rsid w:val="00501723"/>
    <w:rsid w:val="005018DA"/>
    <w:rsid w:val="00501A8C"/>
    <w:rsid w:val="00501EC9"/>
    <w:rsid w:val="00501F0D"/>
    <w:rsid w:val="0050296A"/>
    <w:rsid w:val="005029A2"/>
    <w:rsid w:val="00502B04"/>
    <w:rsid w:val="00502C58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1B"/>
    <w:rsid w:val="00510B25"/>
    <w:rsid w:val="00510F6D"/>
    <w:rsid w:val="00510F75"/>
    <w:rsid w:val="00511342"/>
    <w:rsid w:val="0051162E"/>
    <w:rsid w:val="005117D6"/>
    <w:rsid w:val="00511BA9"/>
    <w:rsid w:val="00511E67"/>
    <w:rsid w:val="00512182"/>
    <w:rsid w:val="00512747"/>
    <w:rsid w:val="005128FF"/>
    <w:rsid w:val="00512A11"/>
    <w:rsid w:val="005133A6"/>
    <w:rsid w:val="00513B06"/>
    <w:rsid w:val="00513C02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1F2"/>
    <w:rsid w:val="005154AC"/>
    <w:rsid w:val="00515907"/>
    <w:rsid w:val="00515DAD"/>
    <w:rsid w:val="00515E2B"/>
    <w:rsid w:val="005167B8"/>
    <w:rsid w:val="005167EE"/>
    <w:rsid w:val="00516B96"/>
    <w:rsid w:val="00517119"/>
    <w:rsid w:val="005173A4"/>
    <w:rsid w:val="005174C4"/>
    <w:rsid w:val="0051750A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781"/>
    <w:rsid w:val="00525A5D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D7C"/>
    <w:rsid w:val="00527E84"/>
    <w:rsid w:val="0053000E"/>
    <w:rsid w:val="0053012B"/>
    <w:rsid w:val="0053048E"/>
    <w:rsid w:val="005304B7"/>
    <w:rsid w:val="0053058D"/>
    <w:rsid w:val="00530595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B24"/>
    <w:rsid w:val="00533CB1"/>
    <w:rsid w:val="00534087"/>
    <w:rsid w:val="005347FB"/>
    <w:rsid w:val="0053480B"/>
    <w:rsid w:val="005349EB"/>
    <w:rsid w:val="00534A38"/>
    <w:rsid w:val="00534AA6"/>
    <w:rsid w:val="00534C50"/>
    <w:rsid w:val="00534C7A"/>
    <w:rsid w:val="00534C83"/>
    <w:rsid w:val="00534F58"/>
    <w:rsid w:val="005350B9"/>
    <w:rsid w:val="0053530D"/>
    <w:rsid w:val="0053574F"/>
    <w:rsid w:val="005357E0"/>
    <w:rsid w:val="0053583D"/>
    <w:rsid w:val="00535966"/>
    <w:rsid w:val="00535A27"/>
    <w:rsid w:val="00535F67"/>
    <w:rsid w:val="0053605C"/>
    <w:rsid w:val="0053637E"/>
    <w:rsid w:val="00536602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B0"/>
    <w:rsid w:val="00541ACD"/>
    <w:rsid w:val="00541E2B"/>
    <w:rsid w:val="005421F5"/>
    <w:rsid w:val="0054238C"/>
    <w:rsid w:val="005426E1"/>
    <w:rsid w:val="00542D33"/>
    <w:rsid w:val="005431ED"/>
    <w:rsid w:val="005434E6"/>
    <w:rsid w:val="0054361C"/>
    <w:rsid w:val="005436A5"/>
    <w:rsid w:val="005436D7"/>
    <w:rsid w:val="00543703"/>
    <w:rsid w:val="005439DA"/>
    <w:rsid w:val="00543A0C"/>
    <w:rsid w:val="00543A66"/>
    <w:rsid w:val="00543A83"/>
    <w:rsid w:val="00543B92"/>
    <w:rsid w:val="00543EC1"/>
    <w:rsid w:val="00544220"/>
    <w:rsid w:val="005443BF"/>
    <w:rsid w:val="00544401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3D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0B"/>
    <w:rsid w:val="00550E94"/>
    <w:rsid w:val="005511B1"/>
    <w:rsid w:val="00551E1E"/>
    <w:rsid w:val="00551E52"/>
    <w:rsid w:val="00552038"/>
    <w:rsid w:val="00552073"/>
    <w:rsid w:val="0055233E"/>
    <w:rsid w:val="00552569"/>
    <w:rsid w:val="005526F2"/>
    <w:rsid w:val="00552DF7"/>
    <w:rsid w:val="00552FF4"/>
    <w:rsid w:val="0055345C"/>
    <w:rsid w:val="0055367A"/>
    <w:rsid w:val="0055390C"/>
    <w:rsid w:val="00553A98"/>
    <w:rsid w:val="00553C5D"/>
    <w:rsid w:val="00553C8A"/>
    <w:rsid w:val="0055410A"/>
    <w:rsid w:val="005547CB"/>
    <w:rsid w:val="0055486E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3D7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01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C"/>
    <w:rsid w:val="00571358"/>
    <w:rsid w:val="00571382"/>
    <w:rsid w:val="005719CC"/>
    <w:rsid w:val="00571C9B"/>
    <w:rsid w:val="00571D1D"/>
    <w:rsid w:val="00571E84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38"/>
    <w:rsid w:val="005730FF"/>
    <w:rsid w:val="0057343C"/>
    <w:rsid w:val="0057380A"/>
    <w:rsid w:val="00573948"/>
    <w:rsid w:val="005739AC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403"/>
    <w:rsid w:val="005758BA"/>
    <w:rsid w:val="00575E27"/>
    <w:rsid w:val="00575EC1"/>
    <w:rsid w:val="00575FE0"/>
    <w:rsid w:val="0057672D"/>
    <w:rsid w:val="00576A37"/>
    <w:rsid w:val="00576C02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2A9"/>
    <w:rsid w:val="005829CC"/>
    <w:rsid w:val="00582B4E"/>
    <w:rsid w:val="00582DD0"/>
    <w:rsid w:val="00582E3D"/>
    <w:rsid w:val="00583147"/>
    <w:rsid w:val="00583250"/>
    <w:rsid w:val="005836D0"/>
    <w:rsid w:val="005837D3"/>
    <w:rsid w:val="0058394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78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919"/>
    <w:rsid w:val="00590B59"/>
    <w:rsid w:val="00590BF6"/>
    <w:rsid w:val="00591777"/>
    <w:rsid w:val="00591B9C"/>
    <w:rsid w:val="00591D43"/>
    <w:rsid w:val="00592160"/>
    <w:rsid w:val="005923C9"/>
    <w:rsid w:val="0059267E"/>
    <w:rsid w:val="0059284F"/>
    <w:rsid w:val="005928BF"/>
    <w:rsid w:val="00592D3E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0F8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9B8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17"/>
    <w:rsid w:val="005A1A9D"/>
    <w:rsid w:val="005A1B59"/>
    <w:rsid w:val="005A1D03"/>
    <w:rsid w:val="005A1E1F"/>
    <w:rsid w:val="005A2229"/>
    <w:rsid w:val="005A23B0"/>
    <w:rsid w:val="005A25B4"/>
    <w:rsid w:val="005A25EB"/>
    <w:rsid w:val="005A28F0"/>
    <w:rsid w:val="005A29CF"/>
    <w:rsid w:val="005A2A12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C6D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94F"/>
    <w:rsid w:val="005B0F23"/>
    <w:rsid w:val="005B13B6"/>
    <w:rsid w:val="005B1697"/>
    <w:rsid w:val="005B1BC6"/>
    <w:rsid w:val="005B2268"/>
    <w:rsid w:val="005B233F"/>
    <w:rsid w:val="005B2BEB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72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55A"/>
    <w:rsid w:val="005B7824"/>
    <w:rsid w:val="005C02C5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2EB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BE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1F3"/>
    <w:rsid w:val="005D241F"/>
    <w:rsid w:val="005D24A2"/>
    <w:rsid w:val="005D26D0"/>
    <w:rsid w:val="005D26D7"/>
    <w:rsid w:val="005D28B0"/>
    <w:rsid w:val="005D2A49"/>
    <w:rsid w:val="005D2B7E"/>
    <w:rsid w:val="005D2EE8"/>
    <w:rsid w:val="005D3100"/>
    <w:rsid w:val="005D31C7"/>
    <w:rsid w:val="005D31D3"/>
    <w:rsid w:val="005D34EB"/>
    <w:rsid w:val="005D35E3"/>
    <w:rsid w:val="005D4429"/>
    <w:rsid w:val="005D4764"/>
    <w:rsid w:val="005D5242"/>
    <w:rsid w:val="005D52AE"/>
    <w:rsid w:val="005D5499"/>
    <w:rsid w:val="005D54F7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44E"/>
    <w:rsid w:val="005D76AC"/>
    <w:rsid w:val="005D7741"/>
    <w:rsid w:val="005D7C8C"/>
    <w:rsid w:val="005D7E04"/>
    <w:rsid w:val="005E0079"/>
    <w:rsid w:val="005E0082"/>
    <w:rsid w:val="005E0A5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141"/>
    <w:rsid w:val="005E2369"/>
    <w:rsid w:val="005E23D8"/>
    <w:rsid w:val="005E2980"/>
    <w:rsid w:val="005E2E2C"/>
    <w:rsid w:val="005E2F89"/>
    <w:rsid w:val="005E32AC"/>
    <w:rsid w:val="005E35FD"/>
    <w:rsid w:val="005E377B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02D"/>
    <w:rsid w:val="005F0123"/>
    <w:rsid w:val="005F031E"/>
    <w:rsid w:val="005F06AD"/>
    <w:rsid w:val="005F0B4C"/>
    <w:rsid w:val="005F0B53"/>
    <w:rsid w:val="005F0C46"/>
    <w:rsid w:val="005F0C56"/>
    <w:rsid w:val="005F0F84"/>
    <w:rsid w:val="005F15CA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D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41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CA1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1CE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03"/>
    <w:rsid w:val="00606D0C"/>
    <w:rsid w:val="00607039"/>
    <w:rsid w:val="00607244"/>
    <w:rsid w:val="0060731A"/>
    <w:rsid w:val="006073CE"/>
    <w:rsid w:val="006074B1"/>
    <w:rsid w:val="006076B4"/>
    <w:rsid w:val="00607862"/>
    <w:rsid w:val="006079D8"/>
    <w:rsid w:val="00607ADE"/>
    <w:rsid w:val="00607C08"/>
    <w:rsid w:val="00607E68"/>
    <w:rsid w:val="00610161"/>
    <w:rsid w:val="006102C6"/>
    <w:rsid w:val="006103F0"/>
    <w:rsid w:val="006104F9"/>
    <w:rsid w:val="00610648"/>
    <w:rsid w:val="006109EB"/>
    <w:rsid w:val="00610F56"/>
    <w:rsid w:val="00611039"/>
    <w:rsid w:val="006113A9"/>
    <w:rsid w:val="00611E25"/>
    <w:rsid w:val="006127FA"/>
    <w:rsid w:val="006128FF"/>
    <w:rsid w:val="00612A12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0C"/>
    <w:rsid w:val="00614D1E"/>
    <w:rsid w:val="0061524B"/>
    <w:rsid w:val="00615624"/>
    <w:rsid w:val="0061564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296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40"/>
    <w:rsid w:val="00633940"/>
    <w:rsid w:val="00633951"/>
    <w:rsid w:val="0063395F"/>
    <w:rsid w:val="00633965"/>
    <w:rsid w:val="00633972"/>
    <w:rsid w:val="00633AF1"/>
    <w:rsid w:val="00633B5E"/>
    <w:rsid w:val="00633C0A"/>
    <w:rsid w:val="00633D62"/>
    <w:rsid w:val="00633D94"/>
    <w:rsid w:val="0063405E"/>
    <w:rsid w:val="006341AD"/>
    <w:rsid w:val="00634411"/>
    <w:rsid w:val="00634480"/>
    <w:rsid w:val="006347F5"/>
    <w:rsid w:val="00635210"/>
    <w:rsid w:val="0063525F"/>
    <w:rsid w:val="006356FE"/>
    <w:rsid w:val="006357C8"/>
    <w:rsid w:val="00635A0E"/>
    <w:rsid w:val="00635E1A"/>
    <w:rsid w:val="00635EDC"/>
    <w:rsid w:val="00635F56"/>
    <w:rsid w:val="00635FAD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1F81"/>
    <w:rsid w:val="00642C15"/>
    <w:rsid w:val="00642D10"/>
    <w:rsid w:val="00643556"/>
    <w:rsid w:val="00643751"/>
    <w:rsid w:val="00643769"/>
    <w:rsid w:val="006437A9"/>
    <w:rsid w:val="006437EE"/>
    <w:rsid w:val="00643887"/>
    <w:rsid w:val="0064395D"/>
    <w:rsid w:val="00643973"/>
    <w:rsid w:val="0064398B"/>
    <w:rsid w:val="00644200"/>
    <w:rsid w:val="0064428B"/>
    <w:rsid w:val="0064442E"/>
    <w:rsid w:val="00644511"/>
    <w:rsid w:val="00644864"/>
    <w:rsid w:val="0064486C"/>
    <w:rsid w:val="00644A33"/>
    <w:rsid w:val="00644AD7"/>
    <w:rsid w:val="00644E60"/>
    <w:rsid w:val="00644F77"/>
    <w:rsid w:val="0064549A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00"/>
    <w:rsid w:val="00660DAD"/>
    <w:rsid w:val="00660EDA"/>
    <w:rsid w:val="00660F16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AEE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DAB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82"/>
    <w:rsid w:val="0067517B"/>
    <w:rsid w:val="00675306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02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17D"/>
    <w:rsid w:val="0068721F"/>
    <w:rsid w:val="0068793A"/>
    <w:rsid w:val="00687E09"/>
    <w:rsid w:val="006901CD"/>
    <w:rsid w:val="006905B3"/>
    <w:rsid w:val="006906DF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DDE"/>
    <w:rsid w:val="00694F91"/>
    <w:rsid w:val="00695003"/>
    <w:rsid w:val="00695184"/>
    <w:rsid w:val="00695371"/>
    <w:rsid w:val="006958E7"/>
    <w:rsid w:val="00695C33"/>
    <w:rsid w:val="00695E95"/>
    <w:rsid w:val="00695F2E"/>
    <w:rsid w:val="00696244"/>
    <w:rsid w:val="0069661D"/>
    <w:rsid w:val="00696787"/>
    <w:rsid w:val="006969D6"/>
    <w:rsid w:val="00696A1A"/>
    <w:rsid w:val="00696DFF"/>
    <w:rsid w:val="0069755C"/>
    <w:rsid w:val="006979B9"/>
    <w:rsid w:val="006979DC"/>
    <w:rsid w:val="00697AA2"/>
    <w:rsid w:val="00697C2C"/>
    <w:rsid w:val="00697D5A"/>
    <w:rsid w:val="00697DE7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4E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C90"/>
    <w:rsid w:val="006B1DA2"/>
    <w:rsid w:val="006B1F5F"/>
    <w:rsid w:val="006B2049"/>
    <w:rsid w:val="006B20F8"/>
    <w:rsid w:val="006B21E9"/>
    <w:rsid w:val="006B222B"/>
    <w:rsid w:val="006B242D"/>
    <w:rsid w:val="006B2601"/>
    <w:rsid w:val="006B2B91"/>
    <w:rsid w:val="006B2BC5"/>
    <w:rsid w:val="006B3294"/>
    <w:rsid w:val="006B3598"/>
    <w:rsid w:val="006B393F"/>
    <w:rsid w:val="006B3E55"/>
    <w:rsid w:val="006B40F5"/>
    <w:rsid w:val="006B415A"/>
    <w:rsid w:val="006B43A2"/>
    <w:rsid w:val="006B47D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7F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9C8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4F4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23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AC8"/>
    <w:rsid w:val="006D6C1C"/>
    <w:rsid w:val="006D6CD5"/>
    <w:rsid w:val="006D6CFD"/>
    <w:rsid w:val="006D7056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1A0C"/>
    <w:rsid w:val="006E2190"/>
    <w:rsid w:val="006E22CC"/>
    <w:rsid w:val="006E2816"/>
    <w:rsid w:val="006E2AA6"/>
    <w:rsid w:val="006E2ED2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111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7EC"/>
    <w:rsid w:val="006F3B01"/>
    <w:rsid w:val="006F3BDF"/>
    <w:rsid w:val="006F4072"/>
    <w:rsid w:val="006F4189"/>
    <w:rsid w:val="006F435C"/>
    <w:rsid w:val="006F449F"/>
    <w:rsid w:val="006F47F6"/>
    <w:rsid w:val="006F4A19"/>
    <w:rsid w:val="006F4B36"/>
    <w:rsid w:val="006F557B"/>
    <w:rsid w:val="006F5927"/>
    <w:rsid w:val="006F598B"/>
    <w:rsid w:val="006F5AF7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BE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8E3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095"/>
    <w:rsid w:val="007062E8"/>
    <w:rsid w:val="0070652C"/>
    <w:rsid w:val="00706C3D"/>
    <w:rsid w:val="00706E08"/>
    <w:rsid w:val="007070E2"/>
    <w:rsid w:val="0070711F"/>
    <w:rsid w:val="007072F7"/>
    <w:rsid w:val="00707352"/>
    <w:rsid w:val="0070743B"/>
    <w:rsid w:val="0070764C"/>
    <w:rsid w:val="007078D0"/>
    <w:rsid w:val="00707BAA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943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6C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828"/>
    <w:rsid w:val="00723C3B"/>
    <w:rsid w:val="00723CE3"/>
    <w:rsid w:val="00723EC3"/>
    <w:rsid w:val="00723F42"/>
    <w:rsid w:val="00724426"/>
    <w:rsid w:val="00724C5D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4F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B24"/>
    <w:rsid w:val="00732E3A"/>
    <w:rsid w:val="00732FCC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58E5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472"/>
    <w:rsid w:val="00742695"/>
    <w:rsid w:val="00742832"/>
    <w:rsid w:val="007429FE"/>
    <w:rsid w:val="00742A51"/>
    <w:rsid w:val="00742BFB"/>
    <w:rsid w:val="00742CC3"/>
    <w:rsid w:val="00742EC0"/>
    <w:rsid w:val="0074321B"/>
    <w:rsid w:val="00743757"/>
    <w:rsid w:val="00743867"/>
    <w:rsid w:val="00743AFE"/>
    <w:rsid w:val="00744055"/>
    <w:rsid w:val="007440E5"/>
    <w:rsid w:val="00744117"/>
    <w:rsid w:val="0074431A"/>
    <w:rsid w:val="00744563"/>
    <w:rsid w:val="007446AF"/>
    <w:rsid w:val="00744B79"/>
    <w:rsid w:val="00744FB1"/>
    <w:rsid w:val="0074576E"/>
    <w:rsid w:val="00745EBB"/>
    <w:rsid w:val="00745F9B"/>
    <w:rsid w:val="00746147"/>
    <w:rsid w:val="00746167"/>
    <w:rsid w:val="00746199"/>
    <w:rsid w:val="007461C7"/>
    <w:rsid w:val="0074644A"/>
    <w:rsid w:val="0074687D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63"/>
    <w:rsid w:val="00751F76"/>
    <w:rsid w:val="00752448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C65"/>
    <w:rsid w:val="00755E06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03"/>
    <w:rsid w:val="00757CA7"/>
    <w:rsid w:val="00757CD9"/>
    <w:rsid w:val="00757D4D"/>
    <w:rsid w:val="00757E6D"/>
    <w:rsid w:val="00757E8E"/>
    <w:rsid w:val="00757FE8"/>
    <w:rsid w:val="007600CF"/>
    <w:rsid w:val="007603D7"/>
    <w:rsid w:val="0076044A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495"/>
    <w:rsid w:val="00761725"/>
    <w:rsid w:val="007619FB"/>
    <w:rsid w:val="00761E64"/>
    <w:rsid w:val="0076200C"/>
    <w:rsid w:val="0076223E"/>
    <w:rsid w:val="007622E4"/>
    <w:rsid w:val="007624B9"/>
    <w:rsid w:val="00762924"/>
    <w:rsid w:val="0076295C"/>
    <w:rsid w:val="00762A29"/>
    <w:rsid w:val="00763055"/>
    <w:rsid w:val="007632F6"/>
    <w:rsid w:val="0076375B"/>
    <w:rsid w:val="00763D32"/>
    <w:rsid w:val="00764134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A42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554"/>
    <w:rsid w:val="00770732"/>
    <w:rsid w:val="00770BE7"/>
    <w:rsid w:val="00770CEE"/>
    <w:rsid w:val="00770DE6"/>
    <w:rsid w:val="00771AAB"/>
    <w:rsid w:val="00771BBC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864"/>
    <w:rsid w:val="00775BAA"/>
    <w:rsid w:val="00775DAD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55"/>
    <w:rsid w:val="00780657"/>
    <w:rsid w:val="00780676"/>
    <w:rsid w:val="00780980"/>
    <w:rsid w:val="007809D3"/>
    <w:rsid w:val="007809E1"/>
    <w:rsid w:val="00780ADB"/>
    <w:rsid w:val="00780B1F"/>
    <w:rsid w:val="00780FAE"/>
    <w:rsid w:val="00781172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12C"/>
    <w:rsid w:val="00782152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BA4"/>
    <w:rsid w:val="007842FE"/>
    <w:rsid w:val="00784702"/>
    <w:rsid w:val="007849E3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EFA"/>
    <w:rsid w:val="007920A6"/>
    <w:rsid w:val="007922A9"/>
    <w:rsid w:val="007923B6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B6"/>
    <w:rsid w:val="007939C7"/>
    <w:rsid w:val="00793BDD"/>
    <w:rsid w:val="00793DED"/>
    <w:rsid w:val="00793F70"/>
    <w:rsid w:val="0079436C"/>
    <w:rsid w:val="007947FB"/>
    <w:rsid w:val="00794980"/>
    <w:rsid w:val="007949DE"/>
    <w:rsid w:val="00794DEA"/>
    <w:rsid w:val="007954AC"/>
    <w:rsid w:val="0079601B"/>
    <w:rsid w:val="007962E1"/>
    <w:rsid w:val="0079663F"/>
    <w:rsid w:val="00796C85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9C4"/>
    <w:rsid w:val="007A0A6E"/>
    <w:rsid w:val="007A0DAC"/>
    <w:rsid w:val="007A1189"/>
    <w:rsid w:val="007A15BA"/>
    <w:rsid w:val="007A166E"/>
    <w:rsid w:val="007A1B63"/>
    <w:rsid w:val="007A1BD6"/>
    <w:rsid w:val="007A1EF3"/>
    <w:rsid w:val="007A1FFB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89C"/>
    <w:rsid w:val="007A5904"/>
    <w:rsid w:val="007A590F"/>
    <w:rsid w:val="007A5A76"/>
    <w:rsid w:val="007A5B39"/>
    <w:rsid w:val="007A5DBC"/>
    <w:rsid w:val="007A618D"/>
    <w:rsid w:val="007A6333"/>
    <w:rsid w:val="007A6477"/>
    <w:rsid w:val="007A6660"/>
    <w:rsid w:val="007A6909"/>
    <w:rsid w:val="007A7324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BAF"/>
    <w:rsid w:val="007B1F96"/>
    <w:rsid w:val="007B1F9A"/>
    <w:rsid w:val="007B21A9"/>
    <w:rsid w:val="007B2638"/>
    <w:rsid w:val="007B26F5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CE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3DA"/>
    <w:rsid w:val="007C0880"/>
    <w:rsid w:val="007C0BD2"/>
    <w:rsid w:val="007C0F3A"/>
    <w:rsid w:val="007C1065"/>
    <w:rsid w:val="007C11FC"/>
    <w:rsid w:val="007C14B2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4CD7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DE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33B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02E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2F7E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923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88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5E60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211"/>
    <w:rsid w:val="00800734"/>
    <w:rsid w:val="008007D3"/>
    <w:rsid w:val="00800994"/>
    <w:rsid w:val="00800B6A"/>
    <w:rsid w:val="00800D5F"/>
    <w:rsid w:val="00800D7A"/>
    <w:rsid w:val="00801337"/>
    <w:rsid w:val="008013B8"/>
    <w:rsid w:val="0080179D"/>
    <w:rsid w:val="00801838"/>
    <w:rsid w:val="00801A45"/>
    <w:rsid w:val="00801C93"/>
    <w:rsid w:val="00801DFB"/>
    <w:rsid w:val="00801FBC"/>
    <w:rsid w:val="00802410"/>
    <w:rsid w:val="008027BE"/>
    <w:rsid w:val="00802927"/>
    <w:rsid w:val="00802A29"/>
    <w:rsid w:val="00802C79"/>
    <w:rsid w:val="008030BC"/>
    <w:rsid w:val="0080315F"/>
    <w:rsid w:val="008039AF"/>
    <w:rsid w:val="00803CDD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7C3"/>
    <w:rsid w:val="00806979"/>
    <w:rsid w:val="0080699F"/>
    <w:rsid w:val="00806CD1"/>
    <w:rsid w:val="00806D29"/>
    <w:rsid w:val="00806E8D"/>
    <w:rsid w:val="00807562"/>
    <w:rsid w:val="008076B5"/>
    <w:rsid w:val="0080770D"/>
    <w:rsid w:val="008077E1"/>
    <w:rsid w:val="00807A13"/>
    <w:rsid w:val="00807B4E"/>
    <w:rsid w:val="00807D28"/>
    <w:rsid w:val="00807D5E"/>
    <w:rsid w:val="00807E1B"/>
    <w:rsid w:val="008100CD"/>
    <w:rsid w:val="0081012C"/>
    <w:rsid w:val="00810C3E"/>
    <w:rsid w:val="00810DE9"/>
    <w:rsid w:val="00810EAE"/>
    <w:rsid w:val="00811036"/>
    <w:rsid w:val="008112A8"/>
    <w:rsid w:val="0081157A"/>
    <w:rsid w:val="00811954"/>
    <w:rsid w:val="00811EF6"/>
    <w:rsid w:val="00811FC6"/>
    <w:rsid w:val="008123D5"/>
    <w:rsid w:val="008124FE"/>
    <w:rsid w:val="008127B0"/>
    <w:rsid w:val="0081304D"/>
    <w:rsid w:val="00813116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47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7A9"/>
    <w:rsid w:val="00820995"/>
    <w:rsid w:val="00820CDF"/>
    <w:rsid w:val="00820DF1"/>
    <w:rsid w:val="00821451"/>
    <w:rsid w:val="0082172C"/>
    <w:rsid w:val="00821781"/>
    <w:rsid w:val="008220AC"/>
    <w:rsid w:val="008228BF"/>
    <w:rsid w:val="00822AEA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80E"/>
    <w:rsid w:val="00830F16"/>
    <w:rsid w:val="00831198"/>
    <w:rsid w:val="008312A4"/>
    <w:rsid w:val="008314BC"/>
    <w:rsid w:val="0083157F"/>
    <w:rsid w:val="00831756"/>
    <w:rsid w:val="00832142"/>
    <w:rsid w:val="0083225E"/>
    <w:rsid w:val="00832C18"/>
    <w:rsid w:val="00832CAF"/>
    <w:rsid w:val="008330DB"/>
    <w:rsid w:val="0083380F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185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63E"/>
    <w:rsid w:val="008409E9"/>
    <w:rsid w:val="00840A68"/>
    <w:rsid w:val="00840A83"/>
    <w:rsid w:val="00840D46"/>
    <w:rsid w:val="00840FC6"/>
    <w:rsid w:val="0084142B"/>
    <w:rsid w:val="00841573"/>
    <w:rsid w:val="00841739"/>
    <w:rsid w:val="008419A1"/>
    <w:rsid w:val="00841E30"/>
    <w:rsid w:val="00841EB3"/>
    <w:rsid w:val="00842061"/>
    <w:rsid w:val="008420BE"/>
    <w:rsid w:val="00842C49"/>
    <w:rsid w:val="00842DB7"/>
    <w:rsid w:val="00842E03"/>
    <w:rsid w:val="008432D2"/>
    <w:rsid w:val="008436CC"/>
    <w:rsid w:val="0084387F"/>
    <w:rsid w:val="00843991"/>
    <w:rsid w:val="00843AFD"/>
    <w:rsid w:val="0084429E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64"/>
    <w:rsid w:val="008462E7"/>
    <w:rsid w:val="00846467"/>
    <w:rsid w:val="0084674D"/>
    <w:rsid w:val="00846AFB"/>
    <w:rsid w:val="00846D1E"/>
    <w:rsid w:val="00846D8A"/>
    <w:rsid w:val="00847991"/>
    <w:rsid w:val="00847C4E"/>
    <w:rsid w:val="00847D6F"/>
    <w:rsid w:val="008504B3"/>
    <w:rsid w:val="0085081C"/>
    <w:rsid w:val="00850F4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BF"/>
    <w:rsid w:val="008540E5"/>
    <w:rsid w:val="008541B6"/>
    <w:rsid w:val="00854290"/>
    <w:rsid w:val="0085434A"/>
    <w:rsid w:val="0085442B"/>
    <w:rsid w:val="00854983"/>
    <w:rsid w:val="00854B60"/>
    <w:rsid w:val="008555C5"/>
    <w:rsid w:val="00855753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83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8B"/>
    <w:rsid w:val="00864A9F"/>
    <w:rsid w:val="00864FA3"/>
    <w:rsid w:val="008650AB"/>
    <w:rsid w:val="008651C4"/>
    <w:rsid w:val="00865696"/>
    <w:rsid w:val="00865D4C"/>
    <w:rsid w:val="00865DE1"/>
    <w:rsid w:val="008662A7"/>
    <w:rsid w:val="00866429"/>
    <w:rsid w:val="00866453"/>
    <w:rsid w:val="00866781"/>
    <w:rsid w:val="008677BC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24"/>
    <w:rsid w:val="008712B8"/>
    <w:rsid w:val="00871CDF"/>
    <w:rsid w:val="00871D14"/>
    <w:rsid w:val="00871D54"/>
    <w:rsid w:val="00871E2C"/>
    <w:rsid w:val="00871E33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0CE"/>
    <w:rsid w:val="00874446"/>
    <w:rsid w:val="00874D5F"/>
    <w:rsid w:val="00874E33"/>
    <w:rsid w:val="00874FAC"/>
    <w:rsid w:val="0087504C"/>
    <w:rsid w:val="008752AE"/>
    <w:rsid w:val="008754F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3E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306"/>
    <w:rsid w:val="00881842"/>
    <w:rsid w:val="00881F28"/>
    <w:rsid w:val="00881F60"/>
    <w:rsid w:val="0088261A"/>
    <w:rsid w:val="00882BB1"/>
    <w:rsid w:val="00883004"/>
    <w:rsid w:val="0088368A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720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4EFC"/>
    <w:rsid w:val="00895243"/>
    <w:rsid w:val="00895484"/>
    <w:rsid w:val="0089563D"/>
    <w:rsid w:val="008959B7"/>
    <w:rsid w:val="00895A0C"/>
    <w:rsid w:val="00896000"/>
    <w:rsid w:val="008965AD"/>
    <w:rsid w:val="0089695D"/>
    <w:rsid w:val="00896A33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0CD"/>
    <w:rsid w:val="008A0173"/>
    <w:rsid w:val="008A0339"/>
    <w:rsid w:val="008A03A0"/>
    <w:rsid w:val="008A046A"/>
    <w:rsid w:val="008A0473"/>
    <w:rsid w:val="008A04C7"/>
    <w:rsid w:val="008A0533"/>
    <w:rsid w:val="008A111D"/>
    <w:rsid w:val="008A1423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3FEA"/>
    <w:rsid w:val="008A42D8"/>
    <w:rsid w:val="008A457F"/>
    <w:rsid w:val="008A4856"/>
    <w:rsid w:val="008A50B0"/>
    <w:rsid w:val="008A53C3"/>
    <w:rsid w:val="008A59E9"/>
    <w:rsid w:val="008A5EBD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89B"/>
    <w:rsid w:val="008B097E"/>
    <w:rsid w:val="008B0C49"/>
    <w:rsid w:val="008B0CD0"/>
    <w:rsid w:val="008B0E2A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336"/>
    <w:rsid w:val="008B5577"/>
    <w:rsid w:val="008B5F91"/>
    <w:rsid w:val="008B60E9"/>
    <w:rsid w:val="008B60ED"/>
    <w:rsid w:val="008B624E"/>
    <w:rsid w:val="008B681E"/>
    <w:rsid w:val="008B6D6B"/>
    <w:rsid w:val="008B6E5C"/>
    <w:rsid w:val="008B72FB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4B55"/>
    <w:rsid w:val="008C50DA"/>
    <w:rsid w:val="008C51AC"/>
    <w:rsid w:val="008C52B6"/>
    <w:rsid w:val="008C54FD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892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82C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EC0"/>
    <w:rsid w:val="008D3F21"/>
    <w:rsid w:val="008D4277"/>
    <w:rsid w:val="008D4423"/>
    <w:rsid w:val="008D453F"/>
    <w:rsid w:val="008D46B1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97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8"/>
    <w:rsid w:val="008D78C3"/>
    <w:rsid w:val="008D78F6"/>
    <w:rsid w:val="008D7993"/>
    <w:rsid w:val="008D7A71"/>
    <w:rsid w:val="008D7CF1"/>
    <w:rsid w:val="008D7D1C"/>
    <w:rsid w:val="008D7DEB"/>
    <w:rsid w:val="008D7EC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F35"/>
    <w:rsid w:val="008E3108"/>
    <w:rsid w:val="008E329C"/>
    <w:rsid w:val="008E356B"/>
    <w:rsid w:val="008E35C0"/>
    <w:rsid w:val="008E370E"/>
    <w:rsid w:val="008E378A"/>
    <w:rsid w:val="008E388C"/>
    <w:rsid w:val="008E3D7C"/>
    <w:rsid w:val="008E3F52"/>
    <w:rsid w:val="008E4074"/>
    <w:rsid w:val="008E40BC"/>
    <w:rsid w:val="008E412D"/>
    <w:rsid w:val="008E427C"/>
    <w:rsid w:val="008E4500"/>
    <w:rsid w:val="008E451A"/>
    <w:rsid w:val="008E4820"/>
    <w:rsid w:val="008E4CF3"/>
    <w:rsid w:val="008E4D72"/>
    <w:rsid w:val="008E5006"/>
    <w:rsid w:val="008E51C3"/>
    <w:rsid w:val="008E5436"/>
    <w:rsid w:val="008E5B5F"/>
    <w:rsid w:val="008E5D5A"/>
    <w:rsid w:val="008E5D7A"/>
    <w:rsid w:val="008E5E0A"/>
    <w:rsid w:val="008E5F5F"/>
    <w:rsid w:val="008E627A"/>
    <w:rsid w:val="008E6333"/>
    <w:rsid w:val="008E6788"/>
    <w:rsid w:val="008E6B9F"/>
    <w:rsid w:val="008E74CF"/>
    <w:rsid w:val="008E7670"/>
    <w:rsid w:val="008E7DB3"/>
    <w:rsid w:val="008F01AB"/>
    <w:rsid w:val="008F03EB"/>
    <w:rsid w:val="008F0454"/>
    <w:rsid w:val="008F0460"/>
    <w:rsid w:val="008F0C10"/>
    <w:rsid w:val="008F0D27"/>
    <w:rsid w:val="008F103B"/>
    <w:rsid w:val="008F10CB"/>
    <w:rsid w:val="008F1338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2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7E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5A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AE0"/>
    <w:rsid w:val="00913B98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D6C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93D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659"/>
    <w:rsid w:val="00923ABA"/>
    <w:rsid w:val="00924108"/>
    <w:rsid w:val="0092434B"/>
    <w:rsid w:val="009245F5"/>
    <w:rsid w:val="009247D8"/>
    <w:rsid w:val="0092498F"/>
    <w:rsid w:val="00924A82"/>
    <w:rsid w:val="00924D7A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0D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1F6C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23"/>
    <w:rsid w:val="009358A6"/>
    <w:rsid w:val="00935B52"/>
    <w:rsid w:val="00935C88"/>
    <w:rsid w:val="00935ED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6C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585"/>
    <w:rsid w:val="009548C3"/>
    <w:rsid w:val="00954FE9"/>
    <w:rsid w:val="0095506D"/>
    <w:rsid w:val="00955235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09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18"/>
    <w:rsid w:val="0096292B"/>
    <w:rsid w:val="00962AA6"/>
    <w:rsid w:val="00962EF1"/>
    <w:rsid w:val="009630CA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096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B19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098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C5E"/>
    <w:rsid w:val="00974D6B"/>
    <w:rsid w:val="00974EBD"/>
    <w:rsid w:val="00974F3B"/>
    <w:rsid w:val="009751BA"/>
    <w:rsid w:val="009751E4"/>
    <w:rsid w:val="00975502"/>
    <w:rsid w:val="00975859"/>
    <w:rsid w:val="00975FAD"/>
    <w:rsid w:val="009763B4"/>
    <w:rsid w:val="00976499"/>
    <w:rsid w:val="00976755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016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3C5E"/>
    <w:rsid w:val="009841BA"/>
    <w:rsid w:val="00984206"/>
    <w:rsid w:val="00984389"/>
    <w:rsid w:val="00984952"/>
    <w:rsid w:val="0098501F"/>
    <w:rsid w:val="0098511E"/>
    <w:rsid w:val="009852B3"/>
    <w:rsid w:val="0098541D"/>
    <w:rsid w:val="00985CA4"/>
    <w:rsid w:val="00986259"/>
    <w:rsid w:val="00986662"/>
    <w:rsid w:val="00986700"/>
    <w:rsid w:val="00986956"/>
    <w:rsid w:val="00986996"/>
    <w:rsid w:val="009874F6"/>
    <w:rsid w:val="009876A0"/>
    <w:rsid w:val="00987818"/>
    <w:rsid w:val="009879B5"/>
    <w:rsid w:val="009879F4"/>
    <w:rsid w:val="00987FE4"/>
    <w:rsid w:val="009905F4"/>
    <w:rsid w:val="0099073B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9A0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7D4"/>
    <w:rsid w:val="009A0962"/>
    <w:rsid w:val="009A0C13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17"/>
    <w:rsid w:val="009A3183"/>
    <w:rsid w:val="009A3604"/>
    <w:rsid w:val="009A37AC"/>
    <w:rsid w:val="009A3AB5"/>
    <w:rsid w:val="009A422E"/>
    <w:rsid w:val="009A4289"/>
    <w:rsid w:val="009A47B4"/>
    <w:rsid w:val="009A4893"/>
    <w:rsid w:val="009A4AA3"/>
    <w:rsid w:val="009A4ACF"/>
    <w:rsid w:val="009A4D85"/>
    <w:rsid w:val="009A516A"/>
    <w:rsid w:val="009A528E"/>
    <w:rsid w:val="009A55A5"/>
    <w:rsid w:val="009A56A1"/>
    <w:rsid w:val="009A5B00"/>
    <w:rsid w:val="009A5BF5"/>
    <w:rsid w:val="009A6127"/>
    <w:rsid w:val="009A637B"/>
    <w:rsid w:val="009A6456"/>
    <w:rsid w:val="009A6719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C76"/>
    <w:rsid w:val="009B4FA0"/>
    <w:rsid w:val="009B5275"/>
    <w:rsid w:val="009B544A"/>
    <w:rsid w:val="009B5664"/>
    <w:rsid w:val="009B5821"/>
    <w:rsid w:val="009B59B0"/>
    <w:rsid w:val="009B5A67"/>
    <w:rsid w:val="009B5CAE"/>
    <w:rsid w:val="009B616B"/>
    <w:rsid w:val="009B62F3"/>
    <w:rsid w:val="009B65DD"/>
    <w:rsid w:val="009B68AD"/>
    <w:rsid w:val="009B6C13"/>
    <w:rsid w:val="009B76AB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198"/>
    <w:rsid w:val="009C11D7"/>
    <w:rsid w:val="009C1266"/>
    <w:rsid w:val="009C1A35"/>
    <w:rsid w:val="009C1D4B"/>
    <w:rsid w:val="009C1DF1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B0A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B"/>
    <w:rsid w:val="009D312F"/>
    <w:rsid w:val="009D314D"/>
    <w:rsid w:val="009D3189"/>
    <w:rsid w:val="009D3488"/>
    <w:rsid w:val="009D38E5"/>
    <w:rsid w:val="009D3A9F"/>
    <w:rsid w:val="009D3ACA"/>
    <w:rsid w:val="009D3C41"/>
    <w:rsid w:val="009D3CC0"/>
    <w:rsid w:val="009D3D45"/>
    <w:rsid w:val="009D40D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4F9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D"/>
    <w:rsid w:val="009E605E"/>
    <w:rsid w:val="009E641D"/>
    <w:rsid w:val="009E64CE"/>
    <w:rsid w:val="009E6884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3D4"/>
    <w:rsid w:val="009F1531"/>
    <w:rsid w:val="009F187B"/>
    <w:rsid w:val="009F1933"/>
    <w:rsid w:val="009F1B33"/>
    <w:rsid w:val="009F239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D45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2C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FB8"/>
    <w:rsid w:val="00A03893"/>
    <w:rsid w:val="00A0394B"/>
    <w:rsid w:val="00A03A26"/>
    <w:rsid w:val="00A03DDD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85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D1"/>
    <w:rsid w:val="00A12BEE"/>
    <w:rsid w:val="00A12EE8"/>
    <w:rsid w:val="00A131A4"/>
    <w:rsid w:val="00A1342F"/>
    <w:rsid w:val="00A13511"/>
    <w:rsid w:val="00A1365A"/>
    <w:rsid w:val="00A13715"/>
    <w:rsid w:val="00A13CF1"/>
    <w:rsid w:val="00A13E88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62F"/>
    <w:rsid w:val="00A1788B"/>
    <w:rsid w:val="00A1789B"/>
    <w:rsid w:val="00A17A7E"/>
    <w:rsid w:val="00A17A96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B6C"/>
    <w:rsid w:val="00A24CCF"/>
    <w:rsid w:val="00A2539B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026"/>
    <w:rsid w:val="00A271A7"/>
    <w:rsid w:val="00A27BFB"/>
    <w:rsid w:val="00A3030C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07"/>
    <w:rsid w:val="00A362CB"/>
    <w:rsid w:val="00A36694"/>
    <w:rsid w:val="00A36A6F"/>
    <w:rsid w:val="00A36AD0"/>
    <w:rsid w:val="00A36EE6"/>
    <w:rsid w:val="00A3705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97D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284"/>
    <w:rsid w:val="00A47430"/>
    <w:rsid w:val="00A4761F"/>
    <w:rsid w:val="00A47749"/>
    <w:rsid w:val="00A47933"/>
    <w:rsid w:val="00A47B15"/>
    <w:rsid w:val="00A47B4B"/>
    <w:rsid w:val="00A5044D"/>
    <w:rsid w:val="00A50893"/>
    <w:rsid w:val="00A50B00"/>
    <w:rsid w:val="00A50BF5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886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6E"/>
    <w:rsid w:val="00A56735"/>
    <w:rsid w:val="00A56A21"/>
    <w:rsid w:val="00A56B8E"/>
    <w:rsid w:val="00A56C2C"/>
    <w:rsid w:val="00A56EAF"/>
    <w:rsid w:val="00A570E9"/>
    <w:rsid w:val="00A57311"/>
    <w:rsid w:val="00A5749B"/>
    <w:rsid w:val="00A57A10"/>
    <w:rsid w:val="00A57B21"/>
    <w:rsid w:val="00A57C08"/>
    <w:rsid w:val="00A57F96"/>
    <w:rsid w:val="00A60278"/>
    <w:rsid w:val="00A6035A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648"/>
    <w:rsid w:val="00A63872"/>
    <w:rsid w:val="00A63A37"/>
    <w:rsid w:val="00A63A89"/>
    <w:rsid w:val="00A63C5E"/>
    <w:rsid w:val="00A63F44"/>
    <w:rsid w:val="00A64196"/>
    <w:rsid w:val="00A64633"/>
    <w:rsid w:val="00A64934"/>
    <w:rsid w:val="00A64BC7"/>
    <w:rsid w:val="00A64EB1"/>
    <w:rsid w:val="00A64F4D"/>
    <w:rsid w:val="00A6533F"/>
    <w:rsid w:val="00A65354"/>
    <w:rsid w:val="00A655D5"/>
    <w:rsid w:val="00A656D7"/>
    <w:rsid w:val="00A65781"/>
    <w:rsid w:val="00A657CF"/>
    <w:rsid w:val="00A65A57"/>
    <w:rsid w:val="00A65FBF"/>
    <w:rsid w:val="00A66015"/>
    <w:rsid w:val="00A6603A"/>
    <w:rsid w:val="00A66089"/>
    <w:rsid w:val="00A6617C"/>
    <w:rsid w:val="00A6638E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24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D4A"/>
    <w:rsid w:val="00A80E52"/>
    <w:rsid w:val="00A8135C"/>
    <w:rsid w:val="00A81488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EDF"/>
    <w:rsid w:val="00A84F55"/>
    <w:rsid w:val="00A8513A"/>
    <w:rsid w:val="00A8523D"/>
    <w:rsid w:val="00A853DF"/>
    <w:rsid w:val="00A85661"/>
    <w:rsid w:val="00A859F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AC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7C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300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385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289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7F6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4F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063"/>
    <w:rsid w:val="00AC1191"/>
    <w:rsid w:val="00AC1281"/>
    <w:rsid w:val="00AC262F"/>
    <w:rsid w:val="00AC26E9"/>
    <w:rsid w:val="00AC26FE"/>
    <w:rsid w:val="00AC2CE6"/>
    <w:rsid w:val="00AC2D4E"/>
    <w:rsid w:val="00AC3084"/>
    <w:rsid w:val="00AC3431"/>
    <w:rsid w:val="00AC3539"/>
    <w:rsid w:val="00AC38E9"/>
    <w:rsid w:val="00AC3F5F"/>
    <w:rsid w:val="00AC403F"/>
    <w:rsid w:val="00AC41A7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4D4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41"/>
    <w:rsid w:val="00AE0B3C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2D2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2B"/>
    <w:rsid w:val="00AE723D"/>
    <w:rsid w:val="00AE7760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A39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0BF"/>
    <w:rsid w:val="00AF63A9"/>
    <w:rsid w:val="00AF6591"/>
    <w:rsid w:val="00AF65AB"/>
    <w:rsid w:val="00AF66A8"/>
    <w:rsid w:val="00AF66F1"/>
    <w:rsid w:val="00AF67C0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EF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080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8D8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47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AA6"/>
    <w:rsid w:val="00B21BE4"/>
    <w:rsid w:val="00B21CA7"/>
    <w:rsid w:val="00B21D72"/>
    <w:rsid w:val="00B21D85"/>
    <w:rsid w:val="00B21DF9"/>
    <w:rsid w:val="00B220B5"/>
    <w:rsid w:val="00B22780"/>
    <w:rsid w:val="00B227BE"/>
    <w:rsid w:val="00B22E5B"/>
    <w:rsid w:val="00B22F48"/>
    <w:rsid w:val="00B230DD"/>
    <w:rsid w:val="00B232DE"/>
    <w:rsid w:val="00B233A2"/>
    <w:rsid w:val="00B233A9"/>
    <w:rsid w:val="00B236BE"/>
    <w:rsid w:val="00B239CC"/>
    <w:rsid w:val="00B2413A"/>
    <w:rsid w:val="00B24266"/>
    <w:rsid w:val="00B24689"/>
    <w:rsid w:val="00B24829"/>
    <w:rsid w:val="00B24850"/>
    <w:rsid w:val="00B2498B"/>
    <w:rsid w:val="00B24F49"/>
    <w:rsid w:val="00B251AE"/>
    <w:rsid w:val="00B254EC"/>
    <w:rsid w:val="00B25585"/>
    <w:rsid w:val="00B256FC"/>
    <w:rsid w:val="00B25949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0F9D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179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C2"/>
    <w:rsid w:val="00B37DD8"/>
    <w:rsid w:val="00B37E1E"/>
    <w:rsid w:val="00B4003E"/>
    <w:rsid w:val="00B40292"/>
    <w:rsid w:val="00B40486"/>
    <w:rsid w:val="00B40600"/>
    <w:rsid w:val="00B406B2"/>
    <w:rsid w:val="00B40C2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3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DFB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92"/>
    <w:rsid w:val="00B529F2"/>
    <w:rsid w:val="00B52AAD"/>
    <w:rsid w:val="00B53CDF"/>
    <w:rsid w:val="00B53D2B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20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9E7"/>
    <w:rsid w:val="00B57A15"/>
    <w:rsid w:val="00B57B2E"/>
    <w:rsid w:val="00B57EC6"/>
    <w:rsid w:val="00B57FE3"/>
    <w:rsid w:val="00B60092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915"/>
    <w:rsid w:val="00B62A18"/>
    <w:rsid w:val="00B62BCB"/>
    <w:rsid w:val="00B62DF9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84"/>
    <w:rsid w:val="00B654C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2D23"/>
    <w:rsid w:val="00B730A1"/>
    <w:rsid w:val="00B73168"/>
    <w:rsid w:val="00B73259"/>
    <w:rsid w:val="00B73453"/>
    <w:rsid w:val="00B737C7"/>
    <w:rsid w:val="00B737D9"/>
    <w:rsid w:val="00B73B14"/>
    <w:rsid w:val="00B74182"/>
    <w:rsid w:val="00B741DB"/>
    <w:rsid w:val="00B7421C"/>
    <w:rsid w:val="00B74791"/>
    <w:rsid w:val="00B74A0D"/>
    <w:rsid w:val="00B74A73"/>
    <w:rsid w:val="00B74B7E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90E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7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1C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03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31"/>
    <w:rsid w:val="00B96ABF"/>
    <w:rsid w:val="00B96CBF"/>
    <w:rsid w:val="00B96CF0"/>
    <w:rsid w:val="00B96DA2"/>
    <w:rsid w:val="00B96FC5"/>
    <w:rsid w:val="00B97332"/>
    <w:rsid w:val="00B973C8"/>
    <w:rsid w:val="00B9770B"/>
    <w:rsid w:val="00B9778F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A2"/>
    <w:rsid w:val="00BA5267"/>
    <w:rsid w:val="00BA52C6"/>
    <w:rsid w:val="00BA5346"/>
    <w:rsid w:val="00BA54FB"/>
    <w:rsid w:val="00BA557D"/>
    <w:rsid w:val="00BA5A67"/>
    <w:rsid w:val="00BA5C97"/>
    <w:rsid w:val="00BA5CFE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A6D"/>
    <w:rsid w:val="00BB0B3E"/>
    <w:rsid w:val="00BB0C7B"/>
    <w:rsid w:val="00BB0D75"/>
    <w:rsid w:val="00BB16B3"/>
    <w:rsid w:val="00BB1966"/>
    <w:rsid w:val="00BB1B24"/>
    <w:rsid w:val="00BB1C4F"/>
    <w:rsid w:val="00BB1D50"/>
    <w:rsid w:val="00BB225D"/>
    <w:rsid w:val="00BB22BD"/>
    <w:rsid w:val="00BB2D6E"/>
    <w:rsid w:val="00BB317E"/>
    <w:rsid w:val="00BB3354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41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1F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3DB8"/>
    <w:rsid w:val="00BD3DF1"/>
    <w:rsid w:val="00BD42C4"/>
    <w:rsid w:val="00BD4D2D"/>
    <w:rsid w:val="00BD4FF4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082B"/>
    <w:rsid w:val="00BE12C5"/>
    <w:rsid w:val="00BE13B8"/>
    <w:rsid w:val="00BE14B4"/>
    <w:rsid w:val="00BE16C6"/>
    <w:rsid w:val="00BE1959"/>
    <w:rsid w:val="00BE197A"/>
    <w:rsid w:val="00BE1A06"/>
    <w:rsid w:val="00BE269D"/>
    <w:rsid w:val="00BE285C"/>
    <w:rsid w:val="00BE28ED"/>
    <w:rsid w:val="00BE28FE"/>
    <w:rsid w:val="00BE2B93"/>
    <w:rsid w:val="00BE2C5A"/>
    <w:rsid w:val="00BE2F3C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01A"/>
    <w:rsid w:val="00BE6468"/>
    <w:rsid w:val="00BE65B3"/>
    <w:rsid w:val="00BE65B5"/>
    <w:rsid w:val="00BE6682"/>
    <w:rsid w:val="00BE67C6"/>
    <w:rsid w:val="00BE6B6B"/>
    <w:rsid w:val="00BE6DE8"/>
    <w:rsid w:val="00BE7424"/>
    <w:rsid w:val="00BE781F"/>
    <w:rsid w:val="00BE7B27"/>
    <w:rsid w:val="00BE7D6D"/>
    <w:rsid w:val="00BE7DAF"/>
    <w:rsid w:val="00BE7DEA"/>
    <w:rsid w:val="00BF0058"/>
    <w:rsid w:val="00BF0083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BEB"/>
    <w:rsid w:val="00BF7CD8"/>
    <w:rsid w:val="00BF7D34"/>
    <w:rsid w:val="00BF7D39"/>
    <w:rsid w:val="00BF7D43"/>
    <w:rsid w:val="00C006F3"/>
    <w:rsid w:val="00C00ABD"/>
    <w:rsid w:val="00C00D90"/>
    <w:rsid w:val="00C00F1A"/>
    <w:rsid w:val="00C010F5"/>
    <w:rsid w:val="00C013E5"/>
    <w:rsid w:val="00C0141F"/>
    <w:rsid w:val="00C0150C"/>
    <w:rsid w:val="00C01835"/>
    <w:rsid w:val="00C01DA4"/>
    <w:rsid w:val="00C01FB3"/>
    <w:rsid w:val="00C02026"/>
    <w:rsid w:val="00C02044"/>
    <w:rsid w:val="00C02192"/>
    <w:rsid w:val="00C023FA"/>
    <w:rsid w:val="00C0240E"/>
    <w:rsid w:val="00C02CDE"/>
    <w:rsid w:val="00C02D7F"/>
    <w:rsid w:val="00C03125"/>
    <w:rsid w:val="00C03601"/>
    <w:rsid w:val="00C03892"/>
    <w:rsid w:val="00C039B6"/>
    <w:rsid w:val="00C03B7B"/>
    <w:rsid w:val="00C03F7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0B4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97"/>
    <w:rsid w:val="00C20AFB"/>
    <w:rsid w:val="00C20E65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5F0"/>
    <w:rsid w:val="00C248DD"/>
    <w:rsid w:val="00C24B08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9AE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190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4F63"/>
    <w:rsid w:val="00C3566B"/>
    <w:rsid w:val="00C35A42"/>
    <w:rsid w:val="00C35B23"/>
    <w:rsid w:val="00C35D4F"/>
    <w:rsid w:val="00C36060"/>
    <w:rsid w:val="00C363CB"/>
    <w:rsid w:val="00C3641C"/>
    <w:rsid w:val="00C3653A"/>
    <w:rsid w:val="00C367E1"/>
    <w:rsid w:val="00C36DAD"/>
    <w:rsid w:val="00C37050"/>
    <w:rsid w:val="00C37149"/>
    <w:rsid w:val="00C37493"/>
    <w:rsid w:val="00C3749F"/>
    <w:rsid w:val="00C378F2"/>
    <w:rsid w:val="00C37B14"/>
    <w:rsid w:val="00C37D41"/>
    <w:rsid w:val="00C37DD7"/>
    <w:rsid w:val="00C37F07"/>
    <w:rsid w:val="00C37F85"/>
    <w:rsid w:val="00C37F8D"/>
    <w:rsid w:val="00C4018E"/>
    <w:rsid w:val="00C40457"/>
    <w:rsid w:val="00C404D5"/>
    <w:rsid w:val="00C405B7"/>
    <w:rsid w:val="00C40B7D"/>
    <w:rsid w:val="00C40FF4"/>
    <w:rsid w:val="00C41C14"/>
    <w:rsid w:val="00C41C3D"/>
    <w:rsid w:val="00C42027"/>
    <w:rsid w:val="00C42130"/>
    <w:rsid w:val="00C422CB"/>
    <w:rsid w:val="00C42619"/>
    <w:rsid w:val="00C42784"/>
    <w:rsid w:val="00C429A7"/>
    <w:rsid w:val="00C429E1"/>
    <w:rsid w:val="00C432E0"/>
    <w:rsid w:val="00C43681"/>
    <w:rsid w:val="00C439F0"/>
    <w:rsid w:val="00C43A6C"/>
    <w:rsid w:val="00C43CE7"/>
    <w:rsid w:val="00C43E69"/>
    <w:rsid w:val="00C44189"/>
    <w:rsid w:val="00C44581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1C"/>
    <w:rsid w:val="00C46B53"/>
    <w:rsid w:val="00C46B76"/>
    <w:rsid w:val="00C46D8E"/>
    <w:rsid w:val="00C46E10"/>
    <w:rsid w:val="00C4703E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CF6"/>
    <w:rsid w:val="00C50DA6"/>
    <w:rsid w:val="00C50E21"/>
    <w:rsid w:val="00C517EB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5A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988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4F5A"/>
    <w:rsid w:val="00C652A1"/>
    <w:rsid w:val="00C65D24"/>
    <w:rsid w:val="00C65E90"/>
    <w:rsid w:val="00C65F58"/>
    <w:rsid w:val="00C6633A"/>
    <w:rsid w:val="00C66571"/>
    <w:rsid w:val="00C666DB"/>
    <w:rsid w:val="00C667B0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AF"/>
    <w:rsid w:val="00C73F10"/>
    <w:rsid w:val="00C740FD"/>
    <w:rsid w:val="00C74157"/>
    <w:rsid w:val="00C741B4"/>
    <w:rsid w:val="00C742C1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4CC"/>
    <w:rsid w:val="00C768E3"/>
    <w:rsid w:val="00C76A56"/>
    <w:rsid w:val="00C76A6B"/>
    <w:rsid w:val="00C76D2B"/>
    <w:rsid w:val="00C77185"/>
    <w:rsid w:val="00C7731D"/>
    <w:rsid w:val="00C7757F"/>
    <w:rsid w:val="00C777A0"/>
    <w:rsid w:val="00C778EE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341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4D6C"/>
    <w:rsid w:val="00C8534D"/>
    <w:rsid w:val="00C8586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97"/>
    <w:rsid w:val="00C926FD"/>
    <w:rsid w:val="00C92BCB"/>
    <w:rsid w:val="00C92C2A"/>
    <w:rsid w:val="00C92EB9"/>
    <w:rsid w:val="00C9318C"/>
    <w:rsid w:val="00C9323B"/>
    <w:rsid w:val="00C93297"/>
    <w:rsid w:val="00C93683"/>
    <w:rsid w:val="00C93BB6"/>
    <w:rsid w:val="00C940A2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2B0"/>
    <w:rsid w:val="00CA2848"/>
    <w:rsid w:val="00CA2919"/>
    <w:rsid w:val="00CA29CE"/>
    <w:rsid w:val="00CA2C56"/>
    <w:rsid w:val="00CA3030"/>
    <w:rsid w:val="00CA34C6"/>
    <w:rsid w:val="00CA3597"/>
    <w:rsid w:val="00CA3C31"/>
    <w:rsid w:val="00CA3E3B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898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364"/>
    <w:rsid w:val="00CB44DB"/>
    <w:rsid w:val="00CB4736"/>
    <w:rsid w:val="00CB480A"/>
    <w:rsid w:val="00CB4E0E"/>
    <w:rsid w:val="00CB4FA5"/>
    <w:rsid w:val="00CB558B"/>
    <w:rsid w:val="00CB56DB"/>
    <w:rsid w:val="00CB5823"/>
    <w:rsid w:val="00CB58DD"/>
    <w:rsid w:val="00CB58EF"/>
    <w:rsid w:val="00CB5901"/>
    <w:rsid w:val="00CB59AD"/>
    <w:rsid w:val="00CB5A9F"/>
    <w:rsid w:val="00CB5D68"/>
    <w:rsid w:val="00CB5EF8"/>
    <w:rsid w:val="00CB623B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D58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297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324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ACA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ABA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1FD"/>
    <w:rsid w:val="00CD52F0"/>
    <w:rsid w:val="00CD5AAA"/>
    <w:rsid w:val="00CD5BE9"/>
    <w:rsid w:val="00CD5C02"/>
    <w:rsid w:val="00CD61A1"/>
    <w:rsid w:val="00CD61E3"/>
    <w:rsid w:val="00CD6330"/>
    <w:rsid w:val="00CD63B9"/>
    <w:rsid w:val="00CD6575"/>
    <w:rsid w:val="00CD6814"/>
    <w:rsid w:val="00CD6C14"/>
    <w:rsid w:val="00CD6C6D"/>
    <w:rsid w:val="00CD6E0B"/>
    <w:rsid w:val="00CD7653"/>
    <w:rsid w:val="00CD787F"/>
    <w:rsid w:val="00CD7927"/>
    <w:rsid w:val="00CD7C41"/>
    <w:rsid w:val="00CE025E"/>
    <w:rsid w:val="00CE030D"/>
    <w:rsid w:val="00CE03B6"/>
    <w:rsid w:val="00CE05F2"/>
    <w:rsid w:val="00CE05F4"/>
    <w:rsid w:val="00CE07E2"/>
    <w:rsid w:val="00CE09BC"/>
    <w:rsid w:val="00CE0B21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C6F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6FE"/>
    <w:rsid w:val="00CF3ABC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4EC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B74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448"/>
    <w:rsid w:val="00D02556"/>
    <w:rsid w:val="00D027F5"/>
    <w:rsid w:val="00D02C36"/>
    <w:rsid w:val="00D02C7A"/>
    <w:rsid w:val="00D02E17"/>
    <w:rsid w:val="00D034B4"/>
    <w:rsid w:val="00D03D81"/>
    <w:rsid w:val="00D0434F"/>
    <w:rsid w:val="00D0438E"/>
    <w:rsid w:val="00D04898"/>
    <w:rsid w:val="00D04A64"/>
    <w:rsid w:val="00D04FC8"/>
    <w:rsid w:val="00D05393"/>
    <w:rsid w:val="00D0554D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9EF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3D"/>
    <w:rsid w:val="00D12EA8"/>
    <w:rsid w:val="00D13031"/>
    <w:rsid w:val="00D137C9"/>
    <w:rsid w:val="00D13880"/>
    <w:rsid w:val="00D13BBC"/>
    <w:rsid w:val="00D13C0A"/>
    <w:rsid w:val="00D13CCD"/>
    <w:rsid w:val="00D14204"/>
    <w:rsid w:val="00D1420A"/>
    <w:rsid w:val="00D145FE"/>
    <w:rsid w:val="00D14734"/>
    <w:rsid w:val="00D1495E"/>
    <w:rsid w:val="00D1515B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85B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455"/>
    <w:rsid w:val="00D26586"/>
    <w:rsid w:val="00D26795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317"/>
    <w:rsid w:val="00D344C9"/>
    <w:rsid w:val="00D34D10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F24"/>
    <w:rsid w:val="00D37131"/>
    <w:rsid w:val="00D37C2D"/>
    <w:rsid w:val="00D404CE"/>
    <w:rsid w:val="00D40925"/>
    <w:rsid w:val="00D4098F"/>
    <w:rsid w:val="00D40D19"/>
    <w:rsid w:val="00D40E25"/>
    <w:rsid w:val="00D40E68"/>
    <w:rsid w:val="00D40E78"/>
    <w:rsid w:val="00D41009"/>
    <w:rsid w:val="00D41198"/>
    <w:rsid w:val="00D41231"/>
    <w:rsid w:val="00D4130A"/>
    <w:rsid w:val="00D41360"/>
    <w:rsid w:val="00D4149D"/>
    <w:rsid w:val="00D41901"/>
    <w:rsid w:val="00D41C67"/>
    <w:rsid w:val="00D41CD0"/>
    <w:rsid w:val="00D41E09"/>
    <w:rsid w:val="00D420BE"/>
    <w:rsid w:val="00D421D9"/>
    <w:rsid w:val="00D422E4"/>
    <w:rsid w:val="00D42316"/>
    <w:rsid w:val="00D4236C"/>
    <w:rsid w:val="00D429DA"/>
    <w:rsid w:val="00D42B32"/>
    <w:rsid w:val="00D42B71"/>
    <w:rsid w:val="00D430D9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AAA"/>
    <w:rsid w:val="00D46D60"/>
    <w:rsid w:val="00D46F1F"/>
    <w:rsid w:val="00D46F2D"/>
    <w:rsid w:val="00D47129"/>
    <w:rsid w:val="00D471EF"/>
    <w:rsid w:val="00D473C6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C0"/>
    <w:rsid w:val="00D51F84"/>
    <w:rsid w:val="00D52200"/>
    <w:rsid w:val="00D52460"/>
    <w:rsid w:val="00D5294C"/>
    <w:rsid w:val="00D52ACC"/>
    <w:rsid w:val="00D52E1D"/>
    <w:rsid w:val="00D53688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752"/>
    <w:rsid w:val="00D57839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147"/>
    <w:rsid w:val="00D61EE1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C8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C5"/>
    <w:rsid w:val="00D64C4C"/>
    <w:rsid w:val="00D64CB8"/>
    <w:rsid w:val="00D64F1C"/>
    <w:rsid w:val="00D650EE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CE3"/>
    <w:rsid w:val="00D70F5E"/>
    <w:rsid w:val="00D70F87"/>
    <w:rsid w:val="00D7123A"/>
    <w:rsid w:val="00D71A5F"/>
    <w:rsid w:val="00D724DF"/>
    <w:rsid w:val="00D73347"/>
    <w:rsid w:val="00D7367E"/>
    <w:rsid w:val="00D73A3C"/>
    <w:rsid w:val="00D73A6B"/>
    <w:rsid w:val="00D73C7C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8EE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55E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09C"/>
    <w:rsid w:val="00D97109"/>
    <w:rsid w:val="00D972F9"/>
    <w:rsid w:val="00D97356"/>
    <w:rsid w:val="00D974D3"/>
    <w:rsid w:val="00D9758C"/>
    <w:rsid w:val="00D9772D"/>
    <w:rsid w:val="00D97BD6"/>
    <w:rsid w:val="00D97CAD"/>
    <w:rsid w:val="00D97D11"/>
    <w:rsid w:val="00D97E86"/>
    <w:rsid w:val="00DA018B"/>
    <w:rsid w:val="00DA0680"/>
    <w:rsid w:val="00DA0D5D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B18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785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849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504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4F93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1F87"/>
    <w:rsid w:val="00DD2210"/>
    <w:rsid w:val="00DD2249"/>
    <w:rsid w:val="00DD242B"/>
    <w:rsid w:val="00DD2862"/>
    <w:rsid w:val="00DD2FE5"/>
    <w:rsid w:val="00DD3401"/>
    <w:rsid w:val="00DD3430"/>
    <w:rsid w:val="00DD3480"/>
    <w:rsid w:val="00DD3565"/>
    <w:rsid w:val="00DD47A8"/>
    <w:rsid w:val="00DD4851"/>
    <w:rsid w:val="00DD49D3"/>
    <w:rsid w:val="00DD511B"/>
    <w:rsid w:val="00DD52E9"/>
    <w:rsid w:val="00DD5514"/>
    <w:rsid w:val="00DD5534"/>
    <w:rsid w:val="00DD5565"/>
    <w:rsid w:val="00DD5AFD"/>
    <w:rsid w:val="00DD6374"/>
    <w:rsid w:val="00DD6396"/>
    <w:rsid w:val="00DD63EF"/>
    <w:rsid w:val="00DD6633"/>
    <w:rsid w:val="00DD6969"/>
    <w:rsid w:val="00DD6C70"/>
    <w:rsid w:val="00DD6CED"/>
    <w:rsid w:val="00DD6DA2"/>
    <w:rsid w:val="00DD7377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5D0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6BD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09B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F0E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5BC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C4"/>
    <w:rsid w:val="00E05A43"/>
    <w:rsid w:val="00E05B03"/>
    <w:rsid w:val="00E05CEE"/>
    <w:rsid w:val="00E0613C"/>
    <w:rsid w:val="00E06730"/>
    <w:rsid w:val="00E06AF4"/>
    <w:rsid w:val="00E06C07"/>
    <w:rsid w:val="00E071EC"/>
    <w:rsid w:val="00E07686"/>
    <w:rsid w:val="00E07D1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FA"/>
    <w:rsid w:val="00E11C22"/>
    <w:rsid w:val="00E11CAF"/>
    <w:rsid w:val="00E11EB8"/>
    <w:rsid w:val="00E1211C"/>
    <w:rsid w:val="00E125EE"/>
    <w:rsid w:val="00E12775"/>
    <w:rsid w:val="00E12A5A"/>
    <w:rsid w:val="00E12DAD"/>
    <w:rsid w:val="00E13226"/>
    <w:rsid w:val="00E1351C"/>
    <w:rsid w:val="00E136AE"/>
    <w:rsid w:val="00E1387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B19"/>
    <w:rsid w:val="00E14E2C"/>
    <w:rsid w:val="00E150B1"/>
    <w:rsid w:val="00E151CB"/>
    <w:rsid w:val="00E15352"/>
    <w:rsid w:val="00E154A1"/>
    <w:rsid w:val="00E1582F"/>
    <w:rsid w:val="00E15F6A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BE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5"/>
    <w:rsid w:val="00E26455"/>
    <w:rsid w:val="00E2690E"/>
    <w:rsid w:val="00E272FE"/>
    <w:rsid w:val="00E2789C"/>
    <w:rsid w:val="00E27C81"/>
    <w:rsid w:val="00E3043F"/>
    <w:rsid w:val="00E30517"/>
    <w:rsid w:val="00E30596"/>
    <w:rsid w:val="00E3070A"/>
    <w:rsid w:val="00E307E4"/>
    <w:rsid w:val="00E30858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51"/>
    <w:rsid w:val="00E347CD"/>
    <w:rsid w:val="00E34D6E"/>
    <w:rsid w:val="00E34EF9"/>
    <w:rsid w:val="00E34F08"/>
    <w:rsid w:val="00E35657"/>
    <w:rsid w:val="00E35736"/>
    <w:rsid w:val="00E35DF1"/>
    <w:rsid w:val="00E35F47"/>
    <w:rsid w:val="00E362BC"/>
    <w:rsid w:val="00E3648F"/>
    <w:rsid w:val="00E365D2"/>
    <w:rsid w:val="00E36A3E"/>
    <w:rsid w:val="00E37080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B2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6F"/>
    <w:rsid w:val="00E53FD0"/>
    <w:rsid w:val="00E54042"/>
    <w:rsid w:val="00E5476E"/>
    <w:rsid w:val="00E54BF4"/>
    <w:rsid w:val="00E54D33"/>
    <w:rsid w:val="00E5503E"/>
    <w:rsid w:val="00E55582"/>
    <w:rsid w:val="00E55ABF"/>
    <w:rsid w:val="00E55BED"/>
    <w:rsid w:val="00E56699"/>
    <w:rsid w:val="00E57057"/>
    <w:rsid w:val="00E5711F"/>
    <w:rsid w:val="00E5765B"/>
    <w:rsid w:val="00E577DA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69A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826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F4F"/>
    <w:rsid w:val="00E73F86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4B55"/>
    <w:rsid w:val="00E850F7"/>
    <w:rsid w:val="00E85279"/>
    <w:rsid w:val="00E852E4"/>
    <w:rsid w:val="00E85483"/>
    <w:rsid w:val="00E85920"/>
    <w:rsid w:val="00E859CA"/>
    <w:rsid w:val="00E85FB1"/>
    <w:rsid w:val="00E86057"/>
    <w:rsid w:val="00E861F7"/>
    <w:rsid w:val="00E86647"/>
    <w:rsid w:val="00E86BA9"/>
    <w:rsid w:val="00E86FCF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1CC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CD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1B3"/>
    <w:rsid w:val="00E952E8"/>
    <w:rsid w:val="00E9533A"/>
    <w:rsid w:val="00E95490"/>
    <w:rsid w:val="00E955A8"/>
    <w:rsid w:val="00E95754"/>
    <w:rsid w:val="00E959FC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0D4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D05"/>
    <w:rsid w:val="00EA0E05"/>
    <w:rsid w:val="00EA0E10"/>
    <w:rsid w:val="00EA1027"/>
    <w:rsid w:val="00EA12C3"/>
    <w:rsid w:val="00EA1665"/>
    <w:rsid w:val="00EA1881"/>
    <w:rsid w:val="00EA1B4A"/>
    <w:rsid w:val="00EA20D9"/>
    <w:rsid w:val="00EA2271"/>
    <w:rsid w:val="00EA24FF"/>
    <w:rsid w:val="00EA2730"/>
    <w:rsid w:val="00EA2D9B"/>
    <w:rsid w:val="00EA342F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80"/>
    <w:rsid w:val="00EA5EB9"/>
    <w:rsid w:val="00EA5F39"/>
    <w:rsid w:val="00EA6192"/>
    <w:rsid w:val="00EA6336"/>
    <w:rsid w:val="00EA6506"/>
    <w:rsid w:val="00EA667E"/>
    <w:rsid w:val="00EA66F6"/>
    <w:rsid w:val="00EA673B"/>
    <w:rsid w:val="00EA6DF7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E3"/>
    <w:rsid w:val="00EB1033"/>
    <w:rsid w:val="00EB12AB"/>
    <w:rsid w:val="00EB13F0"/>
    <w:rsid w:val="00EB1705"/>
    <w:rsid w:val="00EB177A"/>
    <w:rsid w:val="00EB187D"/>
    <w:rsid w:val="00EB1A7B"/>
    <w:rsid w:val="00EB2435"/>
    <w:rsid w:val="00EB2680"/>
    <w:rsid w:val="00EB269A"/>
    <w:rsid w:val="00EB2B2A"/>
    <w:rsid w:val="00EB2C33"/>
    <w:rsid w:val="00EB2C3C"/>
    <w:rsid w:val="00EB3275"/>
    <w:rsid w:val="00EB338E"/>
    <w:rsid w:val="00EB3495"/>
    <w:rsid w:val="00EB35D4"/>
    <w:rsid w:val="00EB384B"/>
    <w:rsid w:val="00EB3953"/>
    <w:rsid w:val="00EB3C7D"/>
    <w:rsid w:val="00EB3CE0"/>
    <w:rsid w:val="00EB3DB0"/>
    <w:rsid w:val="00EB3DE5"/>
    <w:rsid w:val="00EB410B"/>
    <w:rsid w:val="00EB42C8"/>
    <w:rsid w:val="00EB43F9"/>
    <w:rsid w:val="00EB4938"/>
    <w:rsid w:val="00EB4A13"/>
    <w:rsid w:val="00EB4C01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EE"/>
    <w:rsid w:val="00EB76F3"/>
    <w:rsid w:val="00EB7832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0EAE"/>
    <w:rsid w:val="00EC0ECE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397"/>
    <w:rsid w:val="00EC555C"/>
    <w:rsid w:val="00EC5589"/>
    <w:rsid w:val="00EC558B"/>
    <w:rsid w:val="00EC55B5"/>
    <w:rsid w:val="00EC571B"/>
    <w:rsid w:val="00EC5A0B"/>
    <w:rsid w:val="00EC5A47"/>
    <w:rsid w:val="00EC5B3B"/>
    <w:rsid w:val="00EC5ECD"/>
    <w:rsid w:val="00EC5F1A"/>
    <w:rsid w:val="00EC6337"/>
    <w:rsid w:val="00EC6B1B"/>
    <w:rsid w:val="00EC6D68"/>
    <w:rsid w:val="00EC7183"/>
    <w:rsid w:val="00EC71AB"/>
    <w:rsid w:val="00EC7349"/>
    <w:rsid w:val="00EC7480"/>
    <w:rsid w:val="00EC7858"/>
    <w:rsid w:val="00ED00B4"/>
    <w:rsid w:val="00ED022F"/>
    <w:rsid w:val="00ED04CE"/>
    <w:rsid w:val="00ED0DE8"/>
    <w:rsid w:val="00ED0EB9"/>
    <w:rsid w:val="00ED0F1B"/>
    <w:rsid w:val="00ED1206"/>
    <w:rsid w:val="00ED1447"/>
    <w:rsid w:val="00ED199D"/>
    <w:rsid w:val="00ED19B6"/>
    <w:rsid w:val="00ED1A39"/>
    <w:rsid w:val="00ED2207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AB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729"/>
    <w:rsid w:val="00ED699D"/>
    <w:rsid w:val="00ED69D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8B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9CC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EED"/>
    <w:rsid w:val="00EF405C"/>
    <w:rsid w:val="00EF447D"/>
    <w:rsid w:val="00EF48B7"/>
    <w:rsid w:val="00EF493B"/>
    <w:rsid w:val="00EF4F32"/>
    <w:rsid w:val="00EF51BD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3A3"/>
    <w:rsid w:val="00EF7614"/>
    <w:rsid w:val="00EF7878"/>
    <w:rsid w:val="00F000F0"/>
    <w:rsid w:val="00F00180"/>
    <w:rsid w:val="00F002BF"/>
    <w:rsid w:val="00F006E4"/>
    <w:rsid w:val="00F00923"/>
    <w:rsid w:val="00F00C9D"/>
    <w:rsid w:val="00F00DA0"/>
    <w:rsid w:val="00F01034"/>
    <w:rsid w:val="00F01537"/>
    <w:rsid w:val="00F017CB"/>
    <w:rsid w:val="00F0197D"/>
    <w:rsid w:val="00F01A58"/>
    <w:rsid w:val="00F01E3C"/>
    <w:rsid w:val="00F0222F"/>
    <w:rsid w:val="00F02302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8B8"/>
    <w:rsid w:val="00F04173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E7C"/>
    <w:rsid w:val="00F11F0D"/>
    <w:rsid w:val="00F11FE0"/>
    <w:rsid w:val="00F124CB"/>
    <w:rsid w:val="00F128F4"/>
    <w:rsid w:val="00F12B2D"/>
    <w:rsid w:val="00F12B3D"/>
    <w:rsid w:val="00F12D63"/>
    <w:rsid w:val="00F1301B"/>
    <w:rsid w:val="00F13420"/>
    <w:rsid w:val="00F134F0"/>
    <w:rsid w:val="00F138CE"/>
    <w:rsid w:val="00F13EB3"/>
    <w:rsid w:val="00F13FAF"/>
    <w:rsid w:val="00F1403E"/>
    <w:rsid w:val="00F1415B"/>
    <w:rsid w:val="00F1476B"/>
    <w:rsid w:val="00F149F8"/>
    <w:rsid w:val="00F14E62"/>
    <w:rsid w:val="00F152A1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7FC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4FD6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53D"/>
    <w:rsid w:val="00F26886"/>
    <w:rsid w:val="00F2699C"/>
    <w:rsid w:val="00F26AF5"/>
    <w:rsid w:val="00F26D40"/>
    <w:rsid w:val="00F27414"/>
    <w:rsid w:val="00F276D2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B4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93C"/>
    <w:rsid w:val="00F37AEF"/>
    <w:rsid w:val="00F40273"/>
    <w:rsid w:val="00F40744"/>
    <w:rsid w:val="00F40E45"/>
    <w:rsid w:val="00F411DF"/>
    <w:rsid w:val="00F4125D"/>
    <w:rsid w:val="00F413EE"/>
    <w:rsid w:val="00F415BA"/>
    <w:rsid w:val="00F417C2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151"/>
    <w:rsid w:val="00F454BB"/>
    <w:rsid w:val="00F45685"/>
    <w:rsid w:val="00F45713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5A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4D8A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994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8E5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46C"/>
    <w:rsid w:val="00F669E3"/>
    <w:rsid w:val="00F66A26"/>
    <w:rsid w:val="00F67A85"/>
    <w:rsid w:val="00F70164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45"/>
    <w:rsid w:val="00F7564B"/>
    <w:rsid w:val="00F76337"/>
    <w:rsid w:val="00F763DF"/>
    <w:rsid w:val="00F7654D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9B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2D"/>
    <w:rsid w:val="00F81F57"/>
    <w:rsid w:val="00F82847"/>
    <w:rsid w:val="00F82A41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4F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23"/>
    <w:rsid w:val="00F90779"/>
    <w:rsid w:val="00F90BEE"/>
    <w:rsid w:val="00F90C86"/>
    <w:rsid w:val="00F90FD6"/>
    <w:rsid w:val="00F910E4"/>
    <w:rsid w:val="00F91495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5B8"/>
    <w:rsid w:val="00F94737"/>
    <w:rsid w:val="00F9473D"/>
    <w:rsid w:val="00F9495D"/>
    <w:rsid w:val="00F94C27"/>
    <w:rsid w:val="00F94E27"/>
    <w:rsid w:val="00F95013"/>
    <w:rsid w:val="00F951BD"/>
    <w:rsid w:val="00F954B7"/>
    <w:rsid w:val="00F95661"/>
    <w:rsid w:val="00F9585C"/>
    <w:rsid w:val="00F9632D"/>
    <w:rsid w:val="00F96339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E1"/>
    <w:rsid w:val="00FA035E"/>
    <w:rsid w:val="00FA04BE"/>
    <w:rsid w:val="00FA0509"/>
    <w:rsid w:val="00FA0C01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4F5"/>
    <w:rsid w:val="00FA2526"/>
    <w:rsid w:val="00FA2729"/>
    <w:rsid w:val="00FA2AB0"/>
    <w:rsid w:val="00FA375C"/>
    <w:rsid w:val="00FA3C84"/>
    <w:rsid w:val="00FA4557"/>
    <w:rsid w:val="00FA4A21"/>
    <w:rsid w:val="00FA4E85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DBA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1E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19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5B2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6F8D"/>
    <w:rsid w:val="00FC72E1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8D"/>
    <w:rsid w:val="00FD1E72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59"/>
    <w:rsid w:val="00FD6F9D"/>
    <w:rsid w:val="00FD7001"/>
    <w:rsid w:val="00FD7240"/>
    <w:rsid w:val="00FD72D9"/>
    <w:rsid w:val="00FD73AE"/>
    <w:rsid w:val="00FD778A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F9B"/>
    <w:rsid w:val="00FE45D2"/>
    <w:rsid w:val="00FE4815"/>
    <w:rsid w:val="00FE4AD0"/>
    <w:rsid w:val="00FE4B47"/>
    <w:rsid w:val="00FE5172"/>
    <w:rsid w:val="00FE51F9"/>
    <w:rsid w:val="00FE5410"/>
    <w:rsid w:val="00FE5538"/>
    <w:rsid w:val="00FE5977"/>
    <w:rsid w:val="00FE5CD5"/>
    <w:rsid w:val="00FE5DB0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38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0CDC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styleId="NoSpacing">
    <w:name w:val="No Spacing"/>
    <w:uiPriority w:val="1"/>
    <w:qFormat/>
    <w:rsid w:val="00152803"/>
    <w:rPr>
      <w:rFonts w:ascii="Calibri" w:eastAsia="Malgun Gothic" w:hAnsi="Calibri"/>
      <w:sz w:val="22"/>
      <w:szCs w:val="22"/>
      <w:lang w:val="en-GB"/>
    </w:rPr>
  </w:style>
  <w:style w:type="character" w:customStyle="1" w:styleId="emailstyle15">
    <w:name w:val="emailstyle15"/>
    <w:semiHidden/>
    <w:rsid w:val="00E054C4"/>
    <w:rPr>
      <w:color w:val="000000"/>
    </w:rPr>
  </w:style>
  <w:style w:type="paragraph" w:customStyle="1" w:styleId="References">
    <w:name w:val="References"/>
    <w:basedOn w:val="Normal"/>
    <w:rsid w:val="0063394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1">
    <w:name w:val="Style Bulleted1"/>
    <w:rsid w:val="00330B14"/>
  </w:style>
  <w:style w:type="numbering" w:customStyle="1" w:styleId="StyleBulletedSymbolsymbolLeft025Hanging0253">
    <w:name w:val="Style Bulleted Symbol (symbol) Left:  0.25&quot; Hanging:  0.25&quot;3"/>
    <w:basedOn w:val="NoList"/>
    <w:rsid w:val="00330B14"/>
  </w:style>
  <w:style w:type="numbering" w:customStyle="1" w:styleId="StyleBulletedSymbolsymbolLeft025Hanging02511">
    <w:name w:val="Style Bulleted Symbol (symbol) Left:  0.25&quot; Hanging:  0.25&quot;11"/>
    <w:basedOn w:val="NoList"/>
    <w:rsid w:val="00330B14"/>
  </w:style>
  <w:style w:type="numbering" w:customStyle="1" w:styleId="StyleBulletedSymbolsymbolLeft025Hanging0251">
    <w:name w:val="Style Bulleted Symbol (symbol) Left:  0.25&quot; Hanging:  0.25&quot;1"/>
    <w:basedOn w:val="NoList"/>
    <w:rsid w:val="009A47B4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Users/Moon/Documents/0.%20Work/00.%203GPP%20RAN1%20Meetings/(201905)%20RAN1_97_Reno/Docs/R1-1906560.zip" TargetMode="External"/><Relationship Id="rId26" Type="http://schemas.openxmlformats.org/officeDocument/2006/relationships/hyperlink" Target="file:///Users/Moon/Documents/0.%20Work/00.%203GPP%20RAN1%20Meetings/R1-1905863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file:///Users/Moon/Documents/0.%20Work/00.%203GPP%20RAN1%20Meetings/(201905)%20RAN1_97_Reno/Docs/R1-1907100.zip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Users/Moon/Documents/0.%20Work/00.%203GPP%20RAN1%20Meetings/(201905)%20RAN1_97_Reno/Docs/R1-1906481.zip" TargetMode="External"/><Relationship Id="rId25" Type="http://schemas.openxmlformats.org/officeDocument/2006/relationships/hyperlink" Target="file:///Users/Moon/Documents/0.%20Work/00.%203GPP%20RAN1%20Meetings/R1-190578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Users/Moon/Documents/0.%20Work/00.%203GPP%20RAN1%20Meetings/(201905)%20RAN1_97_Reno/Docs/R1-1906476.zip" TargetMode="External"/><Relationship Id="rId20" Type="http://schemas.openxmlformats.org/officeDocument/2006/relationships/hyperlink" Target="file:///Users/Moon/Documents/0.%20Work/00.%203GPP%20RAN1%20Meetings/(201905)%20RAN1_97_Reno/Docs/R1-1907021.zip" TargetMode="External"/><Relationship Id="rId29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file:///Users/Moon/Documents/0.%20Work/00.%203GPP%20RAN1%20Meetings/(201905)%20RAN1_97_Reno/Docs/R1-1907022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file:///Users/Moon/Documents/0.%20Work/00.%203GPP%20RAN1%20Meetings/(201905)%20RAN1_97_Reno/Docs/R1-1906322.zip" TargetMode="External"/><Relationship Id="rId23" Type="http://schemas.openxmlformats.org/officeDocument/2006/relationships/hyperlink" Target="file:///Users/Moon/Documents/0.%20Work/00.%203GPP%20RAN1%20Meetings/(201905)%20RAN1_97_Reno/Docs/R1-1907494.zip" TargetMode="External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hyperlink" Target="file:///Users/Moon/Documents/0.%20Work/00.%203GPP%20RAN1%20Meetings/(201905)%20RAN1_97_Reno/Docs/R1-1906945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file:///Users/Moon/Documents/0.%20Work/00.%203GPP%20RAN1%20Meetings/(201905)%20RAN1_97_Reno/Docs/R1-1906145.zip" TargetMode="External"/><Relationship Id="rId22" Type="http://schemas.openxmlformats.org/officeDocument/2006/relationships/hyperlink" Target="file:///Users/Moon/Documents/0.%20Work/00.%203GPP%20RAN1%20Meetings/(201905)%20RAN1_97_Reno/Docs/R1-1907146.zip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260E09-51B3-7942-ABDD-C2156E3132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BFF12F8-D07D-364B-913A-9154501C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6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9595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MoonIl Lee</cp:lastModifiedBy>
  <cp:revision>5</cp:revision>
  <cp:lastPrinted>2016-05-08T07:33:00Z</cp:lastPrinted>
  <dcterms:created xsi:type="dcterms:W3CDTF">2019-05-16T16:49:00Z</dcterms:created>
  <dcterms:modified xsi:type="dcterms:W3CDTF">2019-05-17T00:36:00Z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2019-02-24 22:44:27Z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